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A1D8" w14:textId="6D6F28F8" w:rsidR="00F60F8B" w:rsidRDefault="00F60F8B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94099282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1620E0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620E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</w:t>
      </w:r>
      <w:r w:rsidR="001620E0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="0059436D">
        <w:rPr>
          <w:rFonts w:ascii="Arial" w:eastAsia="맑은 고딕" w:hAnsi="Arial" w:cs="Arial" w:hint="eastAsia"/>
          <w:b/>
          <w:sz w:val="24"/>
          <w:szCs w:val="24"/>
          <w:lang w:eastAsia="ko-KR"/>
        </w:rPr>
        <w:t>07527</w:t>
      </w:r>
    </w:p>
    <w:p w14:paraId="452EB323" w14:textId="4B9877FD" w:rsidR="00F60F8B" w:rsidRDefault="001620E0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Malta</w:t>
      </w:r>
      <w:r w:rsidR="00BD146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7F243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MT,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19</w:t>
      </w:r>
      <w:r w:rsidR="007F243F" w:rsidRPr="007F243F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7F243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F60F8B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23</w:t>
      </w:r>
      <w:r w:rsidR="007F243F" w:rsidRPr="007F243F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7F243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F60F8B">
        <w:rPr>
          <w:rFonts w:ascii="Arial" w:hAnsi="Arial"/>
          <w:b/>
          <w:sz w:val="24"/>
          <w:szCs w:val="24"/>
          <w:lang w:eastAsia="zh-CN"/>
        </w:rPr>
        <w:t>, 202</w:t>
      </w:r>
      <w:r w:rsidR="00A1257F">
        <w:rPr>
          <w:rFonts w:ascii="Arial" w:hAnsi="Arial"/>
          <w:b/>
          <w:sz w:val="24"/>
          <w:szCs w:val="24"/>
          <w:lang w:eastAsia="zh-CN"/>
        </w:rPr>
        <w:t>5</w:t>
      </w:r>
    </w:p>
    <w:p w14:paraId="2B9B0D20" w14:textId="77777777" w:rsidR="00F60F8B" w:rsidRPr="00A1257F" w:rsidRDefault="00F60F8B" w:rsidP="00F60F8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6533C12" w14:textId="1BA5C8F3" w:rsidR="00F60F8B" w:rsidRPr="00855E1D" w:rsidRDefault="00F60F8B" w:rsidP="00F60F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A1257F">
        <w:rPr>
          <w:rFonts w:ascii="Arial" w:eastAsiaTheme="minorEastAsia" w:hAnsi="Arial" w:cs="Arial"/>
          <w:color w:val="000000"/>
          <w:sz w:val="22"/>
          <w:lang w:eastAsia="zh-CN"/>
        </w:rPr>
        <w:t>7.</w:t>
      </w:r>
      <w:r w:rsidR="00BD146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57C5A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72346843" w14:textId="77777777" w:rsidR="00F60F8B" w:rsidRDefault="00F60F8B" w:rsidP="00F60F8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03232B05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967CD" w:rsidRPr="001967CD">
        <w:rPr>
          <w:rFonts w:ascii="Arial" w:eastAsia="맑은 고딕" w:hAnsi="Arial" w:cs="Arial"/>
          <w:sz w:val="22"/>
          <w:lang w:eastAsia="ko-KR"/>
        </w:rPr>
        <w:t>Views on UE RF aspects for LB CA via switching</w:t>
      </w:r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0DB6032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E97142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1D029E2A" w14:textId="2295E96B" w:rsidR="002206D9" w:rsidRPr="0056183D" w:rsidRDefault="00A1257F" w:rsidP="007F243F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</w:t>
      </w:r>
      <w:r w:rsidR="00C420A6">
        <w:rPr>
          <w:rFonts w:eastAsiaTheme="minorEastAsia"/>
          <w:lang w:eastAsia="zh-CN"/>
        </w:rPr>
        <w:t xml:space="preserve">4 </w:t>
      </w:r>
      <w:r w:rsidR="007F243F">
        <w:rPr>
          <w:rFonts w:eastAsiaTheme="minorEastAsia"/>
          <w:lang w:eastAsia="zh-CN"/>
        </w:rPr>
        <w:t xml:space="preserve">has discussed </w:t>
      </w:r>
      <w:r>
        <w:rPr>
          <w:rFonts w:eastAsiaTheme="minorEastAsia"/>
          <w:lang w:eastAsia="zh-CN"/>
        </w:rPr>
        <w:t>a</w:t>
      </w:r>
      <w:r w:rsidR="007F243F">
        <w:rPr>
          <w:rFonts w:eastAsiaTheme="minorEastAsia"/>
          <w:lang w:eastAsia="zh-CN"/>
        </w:rPr>
        <w:t xml:space="preserve"> Rel-19 </w:t>
      </w:r>
      <w:r>
        <w:rPr>
          <w:rFonts w:eastAsiaTheme="minorEastAsia"/>
          <w:lang w:eastAsia="zh-CN"/>
        </w:rPr>
        <w:t xml:space="preserve">Work Item </w:t>
      </w:r>
      <w:r w:rsidR="005245B0">
        <w:rPr>
          <w:rFonts w:eastAsiaTheme="minorEastAsia"/>
          <w:lang w:eastAsia="zh-CN"/>
        </w:rPr>
        <w:t xml:space="preserve">(WI) </w:t>
      </w:r>
      <w:r>
        <w:rPr>
          <w:rFonts w:eastAsiaTheme="minorEastAsia"/>
          <w:lang w:eastAsia="zh-CN"/>
        </w:rPr>
        <w:t xml:space="preserve">on </w:t>
      </w:r>
      <w:r w:rsidRPr="00A1257F">
        <w:rPr>
          <w:rFonts w:eastAsiaTheme="minorEastAsia"/>
          <w:lang w:eastAsia="zh-CN"/>
        </w:rPr>
        <w:t xml:space="preserve">low band </w:t>
      </w:r>
      <w:r w:rsidR="009C4682">
        <w:rPr>
          <w:rFonts w:eastAsiaTheme="minorEastAsia"/>
          <w:lang w:eastAsia="zh-CN"/>
        </w:rPr>
        <w:t xml:space="preserve">(LB) </w:t>
      </w:r>
      <w:r w:rsidRPr="00A1257F">
        <w:rPr>
          <w:rFonts w:eastAsiaTheme="minorEastAsia"/>
          <w:lang w:eastAsia="zh-CN"/>
        </w:rPr>
        <w:t xml:space="preserve">carrier aggregation </w:t>
      </w:r>
      <w:r w:rsidR="009C4682">
        <w:rPr>
          <w:rFonts w:eastAsiaTheme="minorEastAsia"/>
          <w:lang w:eastAsia="zh-CN"/>
        </w:rPr>
        <w:t xml:space="preserve">(CA) </w:t>
      </w:r>
      <w:r w:rsidRPr="00A1257F">
        <w:rPr>
          <w:rFonts w:eastAsiaTheme="minorEastAsia"/>
          <w:lang w:eastAsia="zh-CN"/>
        </w:rPr>
        <w:t>via switching</w:t>
      </w:r>
      <w:r w:rsidR="00C420A6">
        <w:rPr>
          <w:rFonts w:eastAsiaTheme="minorEastAsia"/>
          <w:lang w:eastAsia="zh-CN"/>
        </w:rPr>
        <w:t xml:space="preserve">, which </w:t>
      </w:r>
      <w:r>
        <w:rPr>
          <w:rFonts w:eastAsiaTheme="minorEastAsia"/>
          <w:lang w:eastAsia="zh-CN"/>
        </w:rPr>
        <w:t xml:space="preserve">was </w:t>
      </w:r>
      <w:r w:rsidR="007F243F">
        <w:rPr>
          <w:rFonts w:eastAsiaTheme="minorEastAsia"/>
          <w:lang w:eastAsia="zh-CN"/>
        </w:rPr>
        <w:t xml:space="preserve">initiated </w:t>
      </w:r>
      <w:r w:rsidR="00515412">
        <w:rPr>
          <w:rFonts w:eastAsiaTheme="minorEastAsia"/>
          <w:lang w:eastAsia="zh-CN"/>
        </w:rPr>
        <w:t xml:space="preserve">to </w:t>
      </w:r>
      <w:r w:rsidR="005245B0">
        <w:rPr>
          <w:rFonts w:eastAsiaTheme="minorEastAsia"/>
          <w:lang w:eastAsia="zh-CN"/>
        </w:rPr>
        <w:t xml:space="preserve">address </w:t>
      </w:r>
      <w:r w:rsidR="006C35F8">
        <w:rPr>
          <w:rFonts w:eastAsiaTheme="minorEastAsia"/>
          <w:lang w:eastAsia="zh-CN"/>
        </w:rPr>
        <w:t xml:space="preserve">a </w:t>
      </w:r>
      <w:r w:rsidR="00BD1464">
        <w:rPr>
          <w:rFonts w:eastAsiaTheme="minorEastAsia"/>
          <w:lang w:eastAsia="zh-CN"/>
        </w:rPr>
        <w:t>market</w:t>
      </w:r>
      <w:r>
        <w:rPr>
          <w:rFonts w:eastAsiaTheme="minorEastAsia"/>
          <w:lang w:eastAsia="zh-CN"/>
        </w:rPr>
        <w:t xml:space="preserve"> demand</w:t>
      </w:r>
      <w:r w:rsidR="00515412">
        <w:rPr>
          <w:rFonts w:eastAsiaTheme="minorEastAsia"/>
          <w:lang w:eastAsia="zh-CN"/>
        </w:rPr>
        <w:t xml:space="preserve"> for </w:t>
      </w:r>
      <w:r w:rsidR="00FC4DC9">
        <w:rPr>
          <w:rFonts w:eastAsiaTheme="minorEastAsia"/>
          <w:lang w:eastAsia="zh-CN"/>
        </w:rPr>
        <w:t xml:space="preserve">LB </w:t>
      </w:r>
      <w:r w:rsidR="007F243F">
        <w:rPr>
          <w:rFonts w:eastAsiaTheme="minorEastAsia"/>
          <w:lang w:eastAsia="zh-CN"/>
        </w:rPr>
        <w:t>utilization</w:t>
      </w:r>
      <w:r w:rsidR="00515412">
        <w:rPr>
          <w:rFonts w:eastAsiaTheme="minorEastAsia"/>
          <w:lang w:eastAsia="zh-CN"/>
        </w:rPr>
        <w:t>s</w:t>
      </w:r>
      <w:r w:rsidR="00C420A6">
        <w:rPr>
          <w:rFonts w:eastAsiaTheme="minorEastAsia"/>
          <w:lang w:eastAsia="zh-CN"/>
        </w:rPr>
        <w:t xml:space="preserve"> [1]</w:t>
      </w:r>
      <w:r w:rsidR="00515412">
        <w:rPr>
          <w:rFonts w:eastAsiaTheme="minorEastAsia"/>
          <w:lang w:eastAsia="zh-CN"/>
        </w:rPr>
        <w:t xml:space="preserve">. </w:t>
      </w:r>
      <w:r w:rsidR="00C420A6">
        <w:rPr>
          <w:rFonts w:eastAsiaTheme="minorEastAsia"/>
          <w:lang w:eastAsia="zh-CN"/>
        </w:rPr>
        <w:t xml:space="preserve">During the </w:t>
      </w:r>
      <w:r w:rsidR="007F243F">
        <w:rPr>
          <w:rFonts w:eastAsiaTheme="minorEastAsia"/>
          <w:lang w:eastAsia="zh-CN"/>
        </w:rPr>
        <w:t>past meetings</w:t>
      </w:r>
      <w:r w:rsidR="00C420A6">
        <w:rPr>
          <w:rFonts w:eastAsiaTheme="minorEastAsia"/>
          <w:lang w:eastAsia="zh-CN"/>
        </w:rPr>
        <w:t>, RAN4 approved WF</w:t>
      </w:r>
      <w:r w:rsidR="007F243F">
        <w:rPr>
          <w:rFonts w:eastAsiaTheme="minorEastAsia"/>
          <w:lang w:eastAsia="zh-CN"/>
        </w:rPr>
        <w:t>s</w:t>
      </w:r>
      <w:r w:rsidR="00C420A6">
        <w:rPr>
          <w:rFonts w:eastAsiaTheme="minorEastAsia"/>
          <w:lang w:eastAsia="zh-CN"/>
        </w:rPr>
        <w:t xml:space="preserve"> [2</w:t>
      </w:r>
      <w:r w:rsidR="007F243F">
        <w:rPr>
          <w:rFonts w:eastAsiaTheme="minorEastAsia"/>
          <w:lang w:eastAsia="zh-CN"/>
        </w:rPr>
        <w:t>, 3</w:t>
      </w:r>
      <w:r w:rsidR="00C420A6">
        <w:rPr>
          <w:rFonts w:eastAsiaTheme="minorEastAsia"/>
          <w:lang w:eastAsia="zh-CN"/>
        </w:rPr>
        <w:t>] and an initial agreement on s</w:t>
      </w:r>
      <w:r w:rsidR="00C420A6" w:rsidRPr="00C420A6">
        <w:rPr>
          <w:rFonts w:eastAsiaTheme="minorEastAsia"/>
          <w:lang w:eastAsia="zh-CN"/>
        </w:rPr>
        <w:t>witching period values</w:t>
      </w:r>
      <w:r w:rsidR="00C420A6">
        <w:rPr>
          <w:rFonts w:eastAsiaTheme="minorEastAsia"/>
          <w:lang w:eastAsia="zh-CN"/>
        </w:rPr>
        <w:t xml:space="preserve"> was </w:t>
      </w:r>
      <w:r w:rsidR="007F243F">
        <w:rPr>
          <w:rFonts w:eastAsiaTheme="minorEastAsia"/>
          <w:lang w:eastAsia="zh-CN"/>
        </w:rPr>
        <w:t xml:space="preserve">already </w:t>
      </w:r>
      <w:r w:rsidR="00C420A6">
        <w:rPr>
          <w:rFonts w:eastAsiaTheme="minorEastAsia"/>
          <w:lang w:eastAsia="zh-CN"/>
        </w:rPr>
        <w:t xml:space="preserve">sent to RAN1 </w:t>
      </w:r>
      <w:r w:rsidR="00BD1464">
        <w:rPr>
          <w:rFonts w:eastAsiaTheme="minorEastAsia"/>
          <w:lang w:eastAsia="zh-CN"/>
        </w:rPr>
        <w:t>[</w:t>
      </w:r>
      <w:r w:rsidR="007F243F">
        <w:rPr>
          <w:rFonts w:eastAsiaTheme="minorEastAsia"/>
          <w:lang w:eastAsia="zh-CN"/>
        </w:rPr>
        <w:t>4</w:t>
      </w:r>
      <w:r w:rsidR="00BD1464">
        <w:rPr>
          <w:rFonts w:eastAsiaTheme="minorEastAsia"/>
          <w:lang w:eastAsia="zh-CN"/>
        </w:rPr>
        <w:t xml:space="preserve">] </w:t>
      </w:r>
      <w:r w:rsidR="00C420A6">
        <w:rPr>
          <w:rFonts w:eastAsiaTheme="minorEastAsia"/>
          <w:lang w:eastAsia="zh-CN"/>
        </w:rPr>
        <w:t xml:space="preserve">to help their discussion on the </w:t>
      </w:r>
      <w:r w:rsidR="007F243F">
        <w:rPr>
          <w:rFonts w:eastAsiaTheme="minorEastAsia"/>
          <w:lang w:eastAsia="zh-CN"/>
        </w:rPr>
        <w:t>semi static switching pattern for LB CA switching</w:t>
      </w:r>
      <w:r w:rsidR="009F3E34">
        <w:rPr>
          <w:rFonts w:eastAsia="맑은 고딕" w:hint="eastAsia"/>
          <w:lang w:eastAsia="ko-KR"/>
        </w:rPr>
        <w:t xml:space="preserve">, considering </w:t>
      </w:r>
      <w:r w:rsidR="00BD1464">
        <w:rPr>
          <w:rFonts w:eastAsiaTheme="minorEastAsia"/>
          <w:lang w:eastAsia="zh-CN"/>
        </w:rPr>
        <w:t>the short period</w:t>
      </w:r>
      <w:r w:rsidR="00C420A6">
        <w:rPr>
          <w:rFonts w:eastAsiaTheme="minorEastAsia"/>
          <w:lang w:eastAsia="zh-CN"/>
        </w:rPr>
        <w:t xml:space="preserve">. </w:t>
      </w:r>
    </w:p>
    <w:p w14:paraId="1E419A64" w14:textId="7C3DF908" w:rsidR="00C420A6" w:rsidRDefault="00347292" w:rsidP="00DC00D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</w:t>
      </w:r>
      <w:r w:rsidR="009F3E34">
        <w:rPr>
          <w:rFonts w:eastAsia="맑은 고딕" w:hint="eastAsia"/>
          <w:lang w:eastAsia="ko-KR"/>
        </w:rPr>
        <w:t xml:space="preserve">uilding </w:t>
      </w:r>
      <w:r>
        <w:rPr>
          <w:rFonts w:eastAsia="맑은 고딕"/>
          <w:lang w:eastAsia="ko-KR"/>
        </w:rPr>
        <w:t>on the previous discussion, i</w:t>
      </w:r>
      <w:r w:rsidR="00C420A6">
        <w:rPr>
          <w:rFonts w:eastAsia="맑은 고딕"/>
          <w:lang w:eastAsia="ko-KR"/>
        </w:rPr>
        <w:t xml:space="preserve">n this contribution, </w:t>
      </w:r>
      <w:r>
        <w:rPr>
          <w:rFonts w:eastAsia="맑은 고딕"/>
          <w:lang w:eastAsia="ko-KR"/>
        </w:rPr>
        <w:t xml:space="preserve">we would like to continue providing our views focusing on the UE RF aspects </w:t>
      </w:r>
      <w:r w:rsidR="00BD1464">
        <w:rPr>
          <w:rFonts w:eastAsia="맑은 고딕"/>
          <w:lang w:eastAsia="ko-KR"/>
        </w:rPr>
        <w:t xml:space="preserve">taking into account </w:t>
      </w:r>
      <w:r w:rsidR="00C13D82">
        <w:rPr>
          <w:rFonts w:eastAsia="맑은 고딕"/>
          <w:lang w:eastAsia="ko-KR"/>
        </w:rPr>
        <w:t>the WID assumption and discussion status across WGs</w:t>
      </w:r>
      <w:r>
        <w:rPr>
          <w:rFonts w:eastAsia="맑은 고딕"/>
          <w:lang w:eastAsia="ko-KR"/>
        </w:rPr>
        <w:t>.</w:t>
      </w:r>
    </w:p>
    <w:p w14:paraId="7F59A391" w14:textId="1C52CE60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E97142">
        <w:rPr>
          <w:lang w:val="en-GB" w:eastAsia="ja-JP"/>
        </w:rPr>
        <w:tab/>
      </w:r>
      <w:r w:rsidR="0062292E">
        <w:rPr>
          <w:lang w:val="en-GB" w:eastAsia="ja-JP"/>
        </w:rPr>
        <w:t>Discussion</w:t>
      </w:r>
    </w:p>
    <w:p w14:paraId="661B2D8D" w14:textId="607AFB0C" w:rsidR="001620E0" w:rsidRPr="00657C5A" w:rsidRDefault="00657C5A" w:rsidP="00657C5A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2.1</w:t>
      </w:r>
      <w:r>
        <w:rPr>
          <w:rFonts w:eastAsia="맑은 고딕"/>
          <w:lang w:eastAsia="ko-KR"/>
        </w:rPr>
        <w:tab/>
        <w:t>Work scope</w:t>
      </w:r>
    </w:p>
    <w:p w14:paraId="431B307F" w14:textId="514EE29A" w:rsidR="00EB5450" w:rsidRDefault="00D24172" w:rsidP="0053547C">
      <w:pPr>
        <w:jc w:val="left"/>
      </w:pPr>
      <w:r>
        <w:rPr>
          <w:rFonts w:eastAsia="맑은 고딕"/>
          <w:lang w:eastAsia="ko-KR"/>
        </w:rPr>
        <w:t xml:space="preserve">First of all, </w:t>
      </w:r>
      <w:r w:rsidR="00BD1464">
        <w:rPr>
          <w:rFonts w:eastAsia="맑은 고딕"/>
          <w:lang w:eastAsia="ko-KR"/>
        </w:rPr>
        <w:t xml:space="preserve">RAN4 </w:t>
      </w:r>
      <w:r w:rsidR="009F3E34">
        <w:rPr>
          <w:rFonts w:eastAsia="맑은 고딕" w:hint="eastAsia"/>
          <w:lang w:eastAsia="ko-KR"/>
        </w:rPr>
        <w:t xml:space="preserve">discussed and </w:t>
      </w:r>
      <w:r w:rsidR="00EE5AAE">
        <w:rPr>
          <w:rFonts w:eastAsia="맑은 고딕"/>
          <w:lang w:eastAsia="ko-KR"/>
        </w:rPr>
        <w:t xml:space="preserve">reached </w:t>
      </w:r>
      <w:r w:rsidR="00F017CA">
        <w:rPr>
          <w:rFonts w:eastAsia="맑은 고딕"/>
          <w:lang w:eastAsia="ko-KR"/>
        </w:rPr>
        <w:t>some</w:t>
      </w:r>
      <w:r w:rsidR="00EE5AAE">
        <w:rPr>
          <w:rFonts w:eastAsia="맑은 고딕"/>
          <w:lang w:eastAsia="ko-KR"/>
        </w:rPr>
        <w:t xml:space="preserve"> agreement</w:t>
      </w:r>
      <w:r w:rsidR="00F017CA">
        <w:rPr>
          <w:rFonts w:eastAsia="맑은 고딕"/>
          <w:lang w:eastAsia="ko-KR"/>
        </w:rPr>
        <w:t>s</w:t>
      </w:r>
      <w:r w:rsidR="00EE5AAE">
        <w:rPr>
          <w:rFonts w:eastAsia="맑은 고딕"/>
          <w:lang w:eastAsia="ko-KR"/>
        </w:rPr>
        <w:t xml:space="preserve"> on the Rel-19 scope as captured in </w:t>
      </w:r>
      <w:r w:rsidR="00EB5450">
        <w:rPr>
          <w:rFonts w:eastAsia="맑은 고딕"/>
          <w:lang w:eastAsia="ko-KR"/>
        </w:rPr>
        <w:t>the WF</w:t>
      </w:r>
      <w:r w:rsidR="00F017CA">
        <w:rPr>
          <w:rFonts w:eastAsia="맑은 고딕"/>
          <w:lang w:eastAsia="ko-KR"/>
        </w:rPr>
        <w:t xml:space="preserve"> to </w:t>
      </w:r>
      <w:r w:rsidR="00EB5450">
        <w:rPr>
          <w:rFonts w:eastAsia="맑은 고딕"/>
          <w:lang w:eastAsia="ko-KR"/>
        </w:rPr>
        <w:t xml:space="preserve">focus on </w:t>
      </w:r>
      <w:r w:rsidR="00EB5450" w:rsidRPr="00BD50CF">
        <w:t>the scenario with the switching between two low bands in Rel-19 WI</w:t>
      </w:r>
      <w:r w:rsidR="00EB5450">
        <w:t xml:space="preserve"> as below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5450" w:rsidRPr="00F017CA" w14:paraId="7CD29440" w14:textId="77777777" w:rsidTr="00EB5450">
        <w:tc>
          <w:tcPr>
            <w:tcW w:w="9631" w:type="dxa"/>
          </w:tcPr>
          <w:p w14:paraId="73FDD84E" w14:textId="77777777" w:rsidR="00F017CA" w:rsidRPr="00F017CA" w:rsidRDefault="00F017CA" w:rsidP="00F017CA">
            <w:pPr>
              <w:spacing w:before="120" w:after="12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F017CA">
              <w:rPr>
                <w:b/>
                <w:bCs/>
                <w:sz w:val="18"/>
                <w:szCs w:val="18"/>
              </w:rPr>
              <w:t>Issue 1: Scope clarification</w:t>
            </w:r>
          </w:p>
          <w:p w14:paraId="6C601415" w14:textId="77777777" w:rsidR="00F017CA" w:rsidRPr="00F017CA" w:rsidRDefault="00F017CA" w:rsidP="00F017CA">
            <w:pPr>
              <w:spacing w:before="120" w:after="120"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F017CA">
              <w:rPr>
                <w:sz w:val="18"/>
                <w:szCs w:val="18"/>
              </w:rPr>
              <w:t>-</w:t>
            </w:r>
            <w:r w:rsidRPr="00F017CA">
              <w:rPr>
                <w:sz w:val="18"/>
                <w:szCs w:val="18"/>
              </w:rPr>
              <w:tab/>
              <w:t xml:space="preserve">Specify the switching period(s) based on </w:t>
            </w:r>
            <w:bookmarkStart w:id="1" w:name="_Hlk193792390"/>
            <w:r w:rsidRPr="00F017CA">
              <w:rPr>
                <w:sz w:val="18"/>
                <w:szCs w:val="18"/>
              </w:rPr>
              <w:t>the scenario with the switching between two low bands in Rel-19 WI</w:t>
            </w:r>
            <w:bookmarkEnd w:id="1"/>
          </w:p>
          <w:p w14:paraId="3CEF4B43" w14:textId="77777777" w:rsidR="00F017CA" w:rsidRPr="00F017CA" w:rsidRDefault="00F017CA" w:rsidP="00F017CA">
            <w:pPr>
              <w:spacing w:before="120" w:after="120" w:line="240" w:lineRule="auto"/>
              <w:ind w:left="851" w:hanging="284"/>
              <w:jc w:val="left"/>
              <w:rPr>
                <w:sz w:val="18"/>
                <w:szCs w:val="18"/>
              </w:rPr>
            </w:pPr>
            <w:r w:rsidRPr="00F017CA">
              <w:rPr>
                <w:sz w:val="18"/>
                <w:szCs w:val="18"/>
              </w:rPr>
              <w:t>-</w:t>
            </w:r>
            <w:r w:rsidRPr="00F017CA">
              <w:rPr>
                <w:sz w:val="18"/>
                <w:szCs w:val="18"/>
              </w:rPr>
              <w:tab/>
              <w:t>It is not precluded that such two low bands are further combined with the additional band</w:t>
            </w:r>
          </w:p>
          <w:p w14:paraId="1C4E2448" w14:textId="174850D9" w:rsidR="00EB5450" w:rsidRPr="00F017CA" w:rsidRDefault="00F017CA" w:rsidP="00F017CA">
            <w:pPr>
              <w:spacing w:before="120" w:after="120" w:line="240" w:lineRule="auto"/>
              <w:ind w:left="1135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F017CA">
              <w:rPr>
                <w:sz w:val="18"/>
                <w:szCs w:val="18"/>
              </w:rPr>
              <w:t>-</w:t>
            </w:r>
            <w:r w:rsidRPr="00F017CA">
              <w:rPr>
                <w:sz w:val="18"/>
                <w:szCs w:val="18"/>
              </w:rPr>
              <w:tab/>
              <w:t>The combination of those two low bands with other band can be further discussed in the future release</w:t>
            </w:r>
          </w:p>
        </w:tc>
      </w:tr>
    </w:tbl>
    <w:p w14:paraId="37D8B11F" w14:textId="77777777" w:rsidR="00EB5450" w:rsidRPr="00EB5450" w:rsidRDefault="00EB5450" w:rsidP="0053547C">
      <w:pPr>
        <w:jc w:val="left"/>
        <w:rPr>
          <w:rFonts w:eastAsia="맑은 고딕"/>
          <w:lang w:eastAsia="ko-KR"/>
        </w:rPr>
      </w:pPr>
    </w:p>
    <w:p w14:paraId="74A952EC" w14:textId="45CD1FAA" w:rsidR="007E57C0" w:rsidRDefault="009F3E34" w:rsidP="008E590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>
        <w:rPr>
          <w:rFonts w:eastAsia="맑은 고딕" w:hint="eastAsia"/>
          <w:lang w:eastAsia="ko-KR"/>
        </w:rPr>
        <w:t xml:space="preserve">ith respect to </w:t>
      </w:r>
      <w:r w:rsidR="00F017CA">
        <w:rPr>
          <w:rFonts w:eastAsia="맑은 고딕"/>
          <w:lang w:eastAsia="ko-KR"/>
        </w:rPr>
        <w:t xml:space="preserve">the two bands </w:t>
      </w:r>
      <w:r w:rsidR="009703CF">
        <w:rPr>
          <w:rFonts w:eastAsia="맑은 고딕" w:hint="eastAsia"/>
          <w:lang w:eastAsia="ko-KR"/>
        </w:rPr>
        <w:t xml:space="preserve">mentioned </w:t>
      </w:r>
      <w:r w:rsidR="00F017CA">
        <w:rPr>
          <w:rFonts w:eastAsia="맑은 고딕"/>
          <w:lang w:eastAsia="ko-KR"/>
        </w:rPr>
        <w:t xml:space="preserve">in the WF above, </w:t>
      </w:r>
      <w:r w:rsidR="009703CF" w:rsidRPr="009703CF">
        <w:rPr>
          <w:rFonts w:eastAsia="맑은 고딕"/>
          <w:lang w:eastAsia="ko-KR"/>
        </w:rPr>
        <w:t xml:space="preserve">they should be </w:t>
      </w:r>
      <w:r w:rsidR="004B7406">
        <w:rPr>
          <w:rFonts w:eastAsia="맑은 고딕"/>
          <w:lang w:eastAsia="ko-KR"/>
        </w:rPr>
        <w:t xml:space="preserve">considered </w:t>
      </w:r>
      <w:r w:rsidR="009703CF" w:rsidRPr="009703CF">
        <w:rPr>
          <w:rFonts w:eastAsia="맑은 고딕"/>
          <w:lang w:eastAsia="ko-KR"/>
        </w:rPr>
        <w:t xml:space="preserve">as </w:t>
      </w:r>
      <w:bookmarkStart w:id="2" w:name="_Hlk194098683"/>
      <w:r w:rsidR="009703CF" w:rsidRPr="009703CF">
        <w:rPr>
          <w:rFonts w:eastAsia="맑은 고딕"/>
          <w:lang w:eastAsia="ko-KR"/>
        </w:rPr>
        <w:t>CA_n5A-n29A, which serves as a single example band combination for this WI, as noted in [1]</w:t>
      </w:r>
      <w:bookmarkEnd w:id="2"/>
      <w:r w:rsidR="00F017CA">
        <w:rPr>
          <w:rFonts w:eastAsia="맑은 고딕"/>
          <w:lang w:eastAsia="ko-KR"/>
        </w:rPr>
        <w:t xml:space="preserve">. Then, the switching scenario </w:t>
      </w:r>
      <w:r w:rsidR="008E5904" w:rsidRPr="00BD1464">
        <w:rPr>
          <w:rFonts w:eastAsia="맑은 고딕"/>
          <w:lang w:eastAsia="ko-KR"/>
        </w:rPr>
        <w:t>between LB</w:t>
      </w:r>
      <w:r w:rsidR="007754AB">
        <w:rPr>
          <w:rFonts w:eastAsia="맑은 고딕"/>
          <w:lang w:eastAsia="ko-KR"/>
        </w:rPr>
        <w:t>-LB</w:t>
      </w:r>
      <w:r w:rsidR="008E5904" w:rsidRPr="00BD1464">
        <w:rPr>
          <w:rFonts w:eastAsia="맑은 고딕"/>
          <w:lang w:eastAsia="ko-KR"/>
        </w:rPr>
        <w:t xml:space="preserve"> CA cases are limited to Case 1 and Case 2 with band n5 and n29, respectively, w</w:t>
      </w:r>
      <w:r w:rsidR="008E5904">
        <w:rPr>
          <w:rFonts w:eastAsia="맑은 고딕"/>
          <w:lang w:eastAsia="ko-KR"/>
        </w:rPr>
        <w:t xml:space="preserve">hich </w:t>
      </w:r>
      <w:r w:rsidR="0033177B">
        <w:rPr>
          <w:rFonts w:eastAsia="맑은 고딕"/>
          <w:lang w:eastAsia="ko-KR"/>
        </w:rPr>
        <w:t xml:space="preserve">are also related to following deployment constraints captured in </w:t>
      </w:r>
      <w:r w:rsidR="00F017CA">
        <w:rPr>
          <w:rFonts w:eastAsia="맑은 고딕"/>
          <w:lang w:eastAsia="ko-KR"/>
        </w:rPr>
        <w:t>[1]</w:t>
      </w:r>
      <w:r w:rsidR="0033177B">
        <w:rPr>
          <w:rFonts w:eastAsia="맑은 고딕"/>
          <w:lang w:eastAsia="ko-KR"/>
        </w:rPr>
        <w:t>.</w:t>
      </w:r>
      <w:r w:rsidR="00F017CA">
        <w:rPr>
          <w:rFonts w:eastAsia="맑은 고딕"/>
          <w:lang w:eastAsia="ko-KR"/>
        </w:rPr>
        <w:t xml:space="preserve">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937"/>
      </w:tblGrid>
      <w:tr w:rsidR="001D0FE6" w:rsidRPr="00620697" w14:paraId="5C2BEC47" w14:textId="77777777" w:rsidTr="00CB5FC6">
        <w:trPr>
          <w:jc w:val="center"/>
        </w:trPr>
        <w:tc>
          <w:tcPr>
            <w:tcW w:w="7937" w:type="dxa"/>
          </w:tcPr>
          <w:p w14:paraId="3E21DEE5" w14:textId="77777777" w:rsidR="001D0FE6" w:rsidRPr="00620697" w:rsidRDefault="001D0FE6" w:rsidP="00CB5FC6">
            <w:pPr>
              <w:spacing w:before="120" w:after="120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620697">
              <w:rPr>
                <w:rFonts w:eastAsia="맑은 고딕"/>
                <w:sz w:val="18"/>
                <w:szCs w:val="18"/>
                <w:lang w:eastAsia="ko-KR"/>
              </w:rPr>
              <w:t>-</w:t>
            </w:r>
            <w:r w:rsidRPr="00620697">
              <w:rPr>
                <w:rFonts w:eastAsia="맑은 고딕"/>
                <w:sz w:val="18"/>
                <w:szCs w:val="18"/>
                <w:lang w:eastAsia="ko-KR"/>
              </w:rPr>
              <w:tab/>
              <w:t>The carrier frequency for all cases is &lt;1 GHz</w:t>
            </w:r>
          </w:p>
          <w:p w14:paraId="3470C977" w14:textId="77777777" w:rsidR="001D0FE6" w:rsidRPr="00620697" w:rsidRDefault="001D0FE6" w:rsidP="00CB5FC6">
            <w:pPr>
              <w:spacing w:before="120" w:after="120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620697">
              <w:rPr>
                <w:rFonts w:eastAsia="맑은 고딕"/>
                <w:sz w:val="18"/>
                <w:szCs w:val="18"/>
                <w:lang w:eastAsia="ko-KR"/>
              </w:rPr>
              <w:t>-</w:t>
            </w:r>
            <w:r w:rsidRPr="00620697">
              <w:rPr>
                <w:rFonts w:eastAsia="맑은 고딕"/>
                <w:sz w:val="18"/>
                <w:szCs w:val="18"/>
                <w:lang w:eastAsia="ko-KR"/>
              </w:rPr>
              <w:tab/>
              <w:t>Co-located and synchronized network deployment for both carriers</w:t>
            </w:r>
          </w:p>
          <w:p w14:paraId="65ED9EA3" w14:textId="77777777" w:rsidR="001D0FE6" w:rsidRPr="00620697" w:rsidRDefault="001D0FE6" w:rsidP="00CB5FC6">
            <w:pPr>
              <w:spacing w:before="120" w:after="120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620697">
              <w:rPr>
                <w:rFonts w:eastAsia="맑은 고딕"/>
                <w:sz w:val="18"/>
                <w:szCs w:val="18"/>
                <w:lang w:eastAsia="ko-KR"/>
              </w:rPr>
              <w:t>-</w:t>
            </w:r>
            <w:r w:rsidRPr="00620697">
              <w:rPr>
                <w:rFonts w:eastAsia="맑은 고딕"/>
                <w:sz w:val="18"/>
                <w:szCs w:val="18"/>
                <w:lang w:eastAsia="ko-KR"/>
              </w:rPr>
              <w:tab/>
              <w:t>Both carriers are in a single TAG</w:t>
            </w:r>
          </w:p>
          <w:p w14:paraId="67EBCD32" w14:textId="77777777" w:rsidR="001D0FE6" w:rsidRPr="00620697" w:rsidRDefault="001D0FE6" w:rsidP="00CB5FC6">
            <w:pPr>
              <w:spacing w:before="120" w:after="120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620697">
              <w:rPr>
                <w:rFonts w:eastAsia="맑은 고딕"/>
                <w:sz w:val="18"/>
                <w:szCs w:val="18"/>
                <w:lang w:eastAsia="ko-KR"/>
              </w:rPr>
              <w:t>-</w:t>
            </w:r>
            <w:r w:rsidRPr="00620697">
              <w:rPr>
                <w:rFonts w:eastAsia="맑은 고딕"/>
                <w:sz w:val="18"/>
                <w:szCs w:val="18"/>
                <w:lang w:eastAsia="ko-KR"/>
              </w:rPr>
              <w:tab/>
              <w:t>SCS 15KHz on both carriers</w:t>
            </w:r>
          </w:p>
        </w:tc>
      </w:tr>
    </w:tbl>
    <w:p w14:paraId="738FC147" w14:textId="4916E38B" w:rsidR="001D0FE6" w:rsidRDefault="001D0FE6" w:rsidP="008E5904">
      <w:pPr>
        <w:jc w:val="left"/>
        <w:rPr>
          <w:rFonts w:eastAsia="맑은 고딕"/>
          <w:lang w:eastAsia="ko-KR"/>
        </w:rPr>
      </w:pPr>
    </w:p>
    <w:p w14:paraId="1E8D8554" w14:textId="77777777" w:rsidR="00657C5A" w:rsidRPr="00657C5A" w:rsidRDefault="00657C5A" w:rsidP="00657C5A">
      <w:pPr>
        <w:jc w:val="left"/>
        <w:rPr>
          <w:rFonts w:eastAsia="맑은 고딕"/>
          <w:lang w:eastAsia="ko-KR"/>
        </w:rPr>
      </w:pPr>
      <w:r w:rsidRPr="00657C5A">
        <w:rPr>
          <w:rFonts w:eastAsia="맑은 고딕"/>
          <w:lang w:eastAsia="ko-KR"/>
        </w:rPr>
        <w:t>Figure 1 shows the switching scenario of Rel-19 with its assumptions and constraints, which should be taken into account for the WI discussion in RAN4.</w:t>
      </w:r>
    </w:p>
    <w:p w14:paraId="453F25AE" w14:textId="77777777" w:rsidR="00657C5A" w:rsidRPr="00657C5A" w:rsidRDefault="00657C5A" w:rsidP="00657C5A">
      <w:pPr>
        <w:jc w:val="center"/>
        <w:rPr>
          <w:rFonts w:eastAsia="맑은 고딕"/>
          <w:lang w:eastAsia="ko-KR"/>
        </w:rPr>
      </w:pPr>
      <w:r w:rsidRPr="00657C5A">
        <w:rPr>
          <w:rFonts w:eastAsia="맑은 고딕"/>
          <w:lang w:eastAsia="ko-KR"/>
        </w:rPr>
        <w:lastRenderedPageBreak/>
        <w:t xml:space="preserve">. </w:t>
      </w:r>
      <w:r w:rsidRPr="00657C5A">
        <w:rPr>
          <w:rFonts w:eastAsia="맑은 고딕"/>
          <w:noProof/>
          <w:lang w:eastAsia="ko-KR"/>
        </w:rPr>
        <w:drawing>
          <wp:inline distT="0" distB="0" distL="0" distR="0" wp14:anchorId="57E40348" wp14:editId="615EBE11">
            <wp:extent cx="2520000" cy="1125417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125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95622C" w14:textId="77777777" w:rsidR="00657C5A" w:rsidRPr="00657C5A" w:rsidRDefault="00657C5A" w:rsidP="00657C5A">
      <w:pPr>
        <w:jc w:val="center"/>
        <w:rPr>
          <w:rFonts w:eastAsia="맑은 고딕"/>
          <w:b/>
          <w:bCs/>
          <w:lang w:eastAsia="ko-KR"/>
        </w:rPr>
      </w:pPr>
      <w:r w:rsidRPr="00657C5A">
        <w:rPr>
          <w:rFonts w:eastAsia="맑은 고딕" w:hint="eastAsia"/>
          <w:b/>
          <w:bCs/>
          <w:lang w:eastAsia="ko-KR"/>
        </w:rPr>
        <w:t>F</w:t>
      </w:r>
      <w:r w:rsidRPr="00657C5A">
        <w:rPr>
          <w:rFonts w:eastAsia="맑은 고딕"/>
          <w:b/>
          <w:bCs/>
          <w:lang w:eastAsia="ko-KR"/>
        </w:rPr>
        <w:t>igure 1: Switching scenario for Rel-19 (Case 1 and Case 2)</w:t>
      </w:r>
    </w:p>
    <w:p w14:paraId="22E481CE" w14:textId="77777777" w:rsidR="00657C5A" w:rsidRPr="007754AB" w:rsidRDefault="00657C5A" w:rsidP="00657C5A">
      <w:pPr>
        <w:jc w:val="left"/>
        <w:rPr>
          <w:rFonts w:eastAsia="맑은 고딕"/>
          <w:b/>
          <w:bCs/>
          <w:lang w:eastAsia="ko-KR"/>
        </w:rPr>
      </w:pPr>
      <w:r w:rsidRPr="007754AB">
        <w:rPr>
          <w:rFonts w:eastAsia="맑은 고딕" w:hint="eastAsia"/>
          <w:b/>
          <w:bCs/>
          <w:lang w:eastAsia="ko-KR"/>
        </w:rPr>
        <w:t>O</w:t>
      </w:r>
      <w:r w:rsidRPr="007754AB">
        <w:rPr>
          <w:rFonts w:eastAsia="맑은 고딕"/>
          <w:b/>
          <w:bCs/>
          <w:lang w:eastAsia="ko-KR"/>
        </w:rPr>
        <w:t>bservation 1:</w:t>
      </w:r>
      <w:r>
        <w:rPr>
          <w:rFonts w:eastAsia="맑은 고딕"/>
          <w:b/>
          <w:bCs/>
          <w:lang w:eastAsia="ko-KR"/>
        </w:rPr>
        <w:tab/>
      </w:r>
      <w:r w:rsidRPr="007754AB">
        <w:rPr>
          <w:rFonts w:eastAsia="맑은 고딕"/>
          <w:b/>
          <w:bCs/>
          <w:lang w:eastAsia="ko-KR"/>
        </w:rPr>
        <w:t xml:space="preserve">Switching scenario between LB-LB CA cases are limited to Case 1 and Case 2 with band n5 and n29, respectively, e.g., </w:t>
      </w:r>
      <w:r w:rsidRPr="007A601E">
        <w:rPr>
          <w:rFonts w:eastAsia="맑은 고딕"/>
          <w:b/>
          <w:bCs/>
          <w:lang w:eastAsia="ko-KR"/>
        </w:rPr>
        <w:t>CA_n5A-n29A, which serves as a single example band combination for this WI</w:t>
      </w:r>
      <w:r w:rsidRPr="007754AB">
        <w:rPr>
          <w:rFonts w:eastAsia="맑은 고딕"/>
          <w:b/>
          <w:bCs/>
          <w:lang w:eastAsia="ko-KR"/>
        </w:rPr>
        <w:t>.</w:t>
      </w:r>
    </w:p>
    <w:p w14:paraId="49BAD1A1" w14:textId="17CD49E2" w:rsidR="007E57C0" w:rsidRDefault="004B7406" w:rsidP="008E590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="007E57C0">
        <w:rPr>
          <w:rFonts w:eastAsia="맑은 고딕"/>
          <w:lang w:eastAsia="ko-KR"/>
        </w:rPr>
        <w:t xml:space="preserve">higher-order combination than two low bands, although some </w:t>
      </w:r>
      <w:r w:rsidR="007E57C0">
        <w:rPr>
          <w:rFonts w:eastAsia="맑은 고딕"/>
          <w:lang w:eastAsia="ko-KR"/>
        </w:rPr>
        <w:t xml:space="preserve">companies propose to consider additional UE aspects </w:t>
      </w:r>
      <w:r w:rsidR="001D0FE6">
        <w:rPr>
          <w:rFonts w:eastAsia="맑은 고딕"/>
          <w:lang w:eastAsia="ko-KR"/>
        </w:rPr>
        <w:t xml:space="preserve">including higher number of Rx chain, or LB CA switching capability in Rel-19, it </w:t>
      </w:r>
      <w:r w:rsidR="00057CB9">
        <w:rPr>
          <w:rFonts w:eastAsia="맑은 고딕"/>
          <w:lang w:eastAsia="ko-KR"/>
        </w:rPr>
        <w:t xml:space="preserve">can </w:t>
      </w:r>
      <w:r w:rsidR="001D0FE6">
        <w:rPr>
          <w:rFonts w:eastAsia="맑은 고딕"/>
          <w:lang w:eastAsia="ko-KR"/>
        </w:rPr>
        <w:t>be discussed in the future</w:t>
      </w:r>
      <w:r w:rsidR="00057CB9">
        <w:rPr>
          <w:rFonts w:eastAsia="맑은 고딕"/>
          <w:lang w:eastAsia="ko-KR"/>
        </w:rPr>
        <w:t xml:space="preserve"> releases but not in Rel-19</w:t>
      </w:r>
      <w:r w:rsidR="001D0FE6">
        <w:rPr>
          <w:rFonts w:eastAsia="맑은 고딕"/>
          <w:lang w:eastAsia="ko-KR"/>
        </w:rPr>
        <w:t xml:space="preserve"> since it is obviously out of scope for this WI </w:t>
      </w:r>
      <w:r>
        <w:rPr>
          <w:rFonts w:eastAsia="맑은 고딕"/>
          <w:lang w:eastAsia="ko-KR"/>
        </w:rPr>
        <w:t>based</w:t>
      </w:r>
      <w:r>
        <w:rPr>
          <w:rFonts w:eastAsia="맑은 고딕"/>
          <w:lang w:eastAsia="ko-KR"/>
        </w:rPr>
        <w:t xml:space="preserve"> on </w:t>
      </w:r>
      <w:r w:rsidR="001D0FE6">
        <w:rPr>
          <w:rFonts w:eastAsia="맑은 고딕"/>
          <w:lang w:eastAsia="ko-KR"/>
        </w:rPr>
        <w:t xml:space="preserve">the last sub-bullet </w:t>
      </w:r>
      <w:r>
        <w:rPr>
          <w:rFonts w:eastAsia="맑은 고딕"/>
          <w:lang w:eastAsia="ko-KR"/>
        </w:rPr>
        <w:t xml:space="preserve">on the WI scope in </w:t>
      </w:r>
      <w:r w:rsidR="001D0FE6">
        <w:rPr>
          <w:rFonts w:eastAsia="맑은 고딕"/>
          <w:lang w:eastAsia="ko-KR"/>
        </w:rPr>
        <w:t>[</w:t>
      </w:r>
      <w:r>
        <w:rPr>
          <w:rFonts w:eastAsia="맑은 고딕"/>
          <w:lang w:eastAsia="ko-KR"/>
        </w:rPr>
        <w:t>2</w:t>
      </w:r>
      <w:r w:rsidR="001D0FE6">
        <w:rPr>
          <w:rFonts w:eastAsia="맑은 고딕"/>
          <w:lang w:eastAsia="ko-KR"/>
        </w:rPr>
        <w:t xml:space="preserve">] and WID </w:t>
      </w:r>
      <w:r>
        <w:rPr>
          <w:rFonts w:eastAsia="맑은 고딕"/>
          <w:lang w:eastAsia="ko-KR"/>
        </w:rPr>
        <w:t xml:space="preserve">assumption </w:t>
      </w:r>
      <w:r w:rsidR="001D0FE6">
        <w:rPr>
          <w:rFonts w:eastAsia="맑은 고딕"/>
          <w:lang w:eastAsia="ko-KR"/>
        </w:rPr>
        <w:t>[</w:t>
      </w:r>
      <w:r>
        <w:rPr>
          <w:rFonts w:eastAsia="맑은 고딕"/>
          <w:lang w:eastAsia="ko-KR"/>
        </w:rPr>
        <w:t>1</w:t>
      </w:r>
      <w:r w:rsidR="001D0FE6">
        <w:rPr>
          <w:rFonts w:eastAsia="맑은 고딕"/>
          <w:lang w:eastAsia="ko-KR"/>
        </w:rPr>
        <w:t xml:space="preserve">]. RAN1 also made an agreement that Rel-19 </w:t>
      </w:r>
      <w:r w:rsidR="001D0FE6" w:rsidRPr="001D0FE6">
        <w:rPr>
          <w:rFonts w:ascii="Times" w:eastAsia="바탕" w:hAnsi="Times"/>
          <w:color w:val="000000"/>
          <w:szCs w:val="24"/>
        </w:rPr>
        <w:t>support</w:t>
      </w:r>
      <w:r w:rsidR="001D0FE6">
        <w:rPr>
          <w:rFonts w:ascii="Times" w:eastAsia="바탕" w:hAnsi="Times"/>
          <w:color w:val="000000"/>
          <w:szCs w:val="24"/>
        </w:rPr>
        <w:t>s</w:t>
      </w:r>
      <w:r w:rsidR="001D0FE6" w:rsidRPr="001D0FE6">
        <w:rPr>
          <w:rFonts w:ascii="Times" w:eastAsia="바탕" w:hAnsi="Times"/>
          <w:color w:val="000000"/>
          <w:szCs w:val="24"/>
        </w:rPr>
        <w:t xml:space="preserve"> only semi-static configuration of switching pattern to a UE based on UE-specific RRC configuration between </w:t>
      </w:r>
      <w:r w:rsidR="001D0FE6">
        <w:rPr>
          <w:rFonts w:ascii="Times" w:eastAsia="바탕" w:hAnsi="Times"/>
          <w:color w:val="000000"/>
          <w:szCs w:val="24"/>
        </w:rPr>
        <w:t>two low NR bands with FDD (PCell) and SDL</w:t>
      </w:r>
      <w:r w:rsidR="002D574F">
        <w:rPr>
          <w:rFonts w:ascii="Times" w:eastAsia="바탕" w:hAnsi="Times"/>
          <w:color w:val="000000"/>
          <w:szCs w:val="24"/>
        </w:rPr>
        <w:t xml:space="preserve"> (SCell), but both would not be SCell with additional band (PCell)</w:t>
      </w:r>
      <w:r w:rsidR="001D0FE6" w:rsidRPr="001D0FE6">
        <w:rPr>
          <w:rFonts w:ascii="Times" w:eastAsia="바탕" w:hAnsi="Times"/>
          <w:color w:val="000000"/>
          <w:szCs w:val="24"/>
        </w:rPr>
        <w:t xml:space="preserve"> </w:t>
      </w:r>
      <w:r w:rsidR="001D0FE6">
        <w:rPr>
          <w:rFonts w:eastAsia="맑은 고딕"/>
          <w:lang w:eastAsia="ko-KR"/>
        </w:rPr>
        <w:t>as follows [</w:t>
      </w:r>
      <w:r w:rsidR="005B31A0">
        <w:rPr>
          <w:rFonts w:eastAsia="맑은 고딕"/>
          <w:lang w:eastAsia="ko-KR"/>
        </w:rPr>
        <w:t>5</w:t>
      </w:r>
      <w:r w:rsidR="001D0FE6">
        <w:rPr>
          <w:rFonts w:eastAsia="맑은 고딕"/>
          <w:lang w:eastAsia="ko-KR"/>
        </w:rPr>
        <w:t>]:</w:t>
      </w:r>
      <w:r>
        <w:rPr>
          <w:rFonts w:eastAsia="맑은 고딕"/>
          <w:lang w:eastAsia="ko-KR"/>
        </w:rPr>
        <w:t xml:space="preserve">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937"/>
      </w:tblGrid>
      <w:tr w:rsidR="001D0FE6" w14:paraId="754B2096" w14:textId="77777777" w:rsidTr="00CB5FC6">
        <w:trPr>
          <w:jc w:val="center"/>
        </w:trPr>
        <w:tc>
          <w:tcPr>
            <w:tcW w:w="7937" w:type="dxa"/>
          </w:tcPr>
          <w:p w14:paraId="1F126243" w14:textId="77777777" w:rsidR="001D0FE6" w:rsidRPr="001D0FE6" w:rsidRDefault="001D0FE6" w:rsidP="001D0FE6">
            <w:pPr>
              <w:spacing w:after="0" w:line="240" w:lineRule="auto"/>
              <w:jc w:val="left"/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1D0FE6">
              <w:rPr>
                <w:rFonts w:ascii="Times" w:eastAsia="DengXian" w:hAnsi="Times" w:hint="eastAsia"/>
                <w:szCs w:val="24"/>
                <w:highlight w:val="green"/>
                <w:lang w:val="en-US" w:eastAsia="zh-CN"/>
              </w:rPr>
              <w:t>Agreement</w:t>
            </w:r>
          </w:p>
          <w:p w14:paraId="1F5059B1" w14:textId="77777777" w:rsidR="001D0FE6" w:rsidRPr="001D0FE6" w:rsidRDefault="001D0FE6" w:rsidP="001D0FE6">
            <w:pPr>
              <w:numPr>
                <w:ilvl w:val="0"/>
                <w:numId w:val="7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</w:rPr>
            </w:pPr>
            <w:r w:rsidRPr="001D0FE6">
              <w:rPr>
                <w:rFonts w:ascii="Times" w:eastAsia="바탕" w:hAnsi="Times"/>
                <w:color w:val="000000"/>
                <w:szCs w:val="24"/>
              </w:rPr>
              <w:t xml:space="preserve">For Rel-19 low NR band carrier aggregation via switching, support only semi-static configuration of switching pattern to a UE based on UE-specific RRC configuration between the following two cases </w:t>
            </w:r>
          </w:p>
          <w:p w14:paraId="688D9B5D" w14:textId="77777777" w:rsidR="001D0FE6" w:rsidRPr="001D0FE6" w:rsidRDefault="001D0FE6" w:rsidP="001D0F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1D0FE6">
              <w:rPr>
                <w:rFonts w:ascii="Times" w:eastAsia="바탕" w:hAnsi="Times"/>
                <w:color w:val="000000"/>
                <w:szCs w:val="24"/>
                <w:lang w:eastAsia="x-none"/>
              </w:rPr>
              <w:t>Case 1: Tx/Rx on FDD carrier 1 and no Rx on SDL carrier 2</w:t>
            </w:r>
          </w:p>
          <w:p w14:paraId="1B8E243E" w14:textId="77777777" w:rsidR="001D0FE6" w:rsidRPr="001D0FE6" w:rsidRDefault="001D0FE6" w:rsidP="001D0F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1D0FE6">
              <w:rPr>
                <w:rFonts w:ascii="Times" w:eastAsia="바탕" w:hAnsi="Times"/>
                <w:color w:val="000000"/>
                <w:szCs w:val="24"/>
                <w:lang w:eastAsia="x-none"/>
              </w:rPr>
              <w:t>Case 2: Rx on SDL carrier 2 and no Tx/Rx on FDD carrier 1</w:t>
            </w:r>
          </w:p>
          <w:p w14:paraId="37110FC1" w14:textId="77777777" w:rsidR="001D0FE6" w:rsidRPr="001D0FE6" w:rsidRDefault="001D0FE6" w:rsidP="001D0FE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</w:rPr>
            </w:pPr>
            <w:r w:rsidRPr="001D0FE6">
              <w:rPr>
                <w:rFonts w:ascii="Times" w:eastAsia="바탕" w:hAnsi="Times"/>
                <w:color w:val="000000"/>
                <w:szCs w:val="24"/>
              </w:rPr>
              <w:t>FDD carrier 1 is PCell and SDL carrier 2 is SCell</w:t>
            </w:r>
          </w:p>
          <w:p w14:paraId="33C3B031" w14:textId="6D9C5334" w:rsidR="001D0FE6" w:rsidRDefault="001D0FE6" w:rsidP="001D0FE6">
            <w:pPr>
              <w:numPr>
                <w:ilvl w:val="0"/>
                <w:numId w:val="6"/>
              </w:numPr>
              <w:spacing w:after="120" w:line="240" w:lineRule="auto"/>
              <w:contextualSpacing/>
              <w:jc w:val="left"/>
              <w:rPr>
                <w:rFonts w:eastAsia="맑은 고딕"/>
                <w:lang w:eastAsia="ko-KR"/>
              </w:rPr>
            </w:pPr>
            <w:r w:rsidRPr="001D0FE6">
              <w:rPr>
                <w:rFonts w:ascii="Times" w:eastAsia="바탕" w:hAnsi="Times"/>
                <w:color w:val="000000"/>
                <w:szCs w:val="24"/>
                <w:lang w:val="en-US" w:eastAsia="zh-CN"/>
              </w:rPr>
              <w:t>SCS 15KHz on both carriers</w:t>
            </w:r>
          </w:p>
        </w:tc>
      </w:tr>
    </w:tbl>
    <w:p w14:paraId="65687E91" w14:textId="464691A7" w:rsidR="001D0FE6" w:rsidRDefault="001D0FE6" w:rsidP="008E5904">
      <w:pPr>
        <w:jc w:val="left"/>
        <w:rPr>
          <w:rFonts w:eastAsia="맑은 고딕"/>
          <w:lang w:eastAsia="ko-KR"/>
        </w:rPr>
      </w:pPr>
    </w:p>
    <w:p w14:paraId="4F0BE01F" w14:textId="65F369BB" w:rsidR="00A86552" w:rsidRPr="00657C5A" w:rsidRDefault="00A86552" w:rsidP="008E5904">
      <w:pPr>
        <w:jc w:val="left"/>
        <w:rPr>
          <w:rFonts w:eastAsia="맑은 고딕"/>
          <w:b/>
          <w:bCs/>
          <w:lang w:eastAsia="ko-KR"/>
        </w:rPr>
      </w:pPr>
      <w:r w:rsidRPr="00657C5A">
        <w:rPr>
          <w:rFonts w:eastAsia="맑은 고딕" w:hint="eastAsia"/>
          <w:b/>
          <w:bCs/>
          <w:lang w:eastAsia="ko-KR"/>
        </w:rPr>
        <w:t>O</w:t>
      </w:r>
      <w:r w:rsidRPr="00657C5A">
        <w:rPr>
          <w:rFonts w:eastAsia="맑은 고딕"/>
          <w:b/>
          <w:bCs/>
          <w:lang w:eastAsia="ko-KR"/>
        </w:rPr>
        <w:t xml:space="preserve">bservation </w:t>
      </w:r>
      <w:r w:rsidR="00657C5A" w:rsidRPr="00657C5A">
        <w:rPr>
          <w:rFonts w:eastAsia="맑은 고딕"/>
          <w:b/>
          <w:bCs/>
          <w:lang w:eastAsia="ko-KR"/>
        </w:rPr>
        <w:t>2</w:t>
      </w:r>
      <w:r w:rsidRPr="00657C5A">
        <w:rPr>
          <w:rFonts w:eastAsia="맑은 고딕"/>
          <w:b/>
          <w:bCs/>
          <w:lang w:eastAsia="ko-KR"/>
        </w:rPr>
        <w:t>:</w:t>
      </w:r>
      <w:r w:rsidRPr="00657C5A">
        <w:rPr>
          <w:rFonts w:eastAsia="맑은 고딕"/>
          <w:b/>
          <w:bCs/>
          <w:lang w:eastAsia="ko-KR"/>
        </w:rPr>
        <w:tab/>
        <w:t xml:space="preserve">RAN1 also made an agreement that Rel-19 </w:t>
      </w:r>
      <w:r w:rsidRPr="00657C5A">
        <w:rPr>
          <w:rFonts w:ascii="Times" w:eastAsia="바탕" w:hAnsi="Times"/>
          <w:b/>
          <w:bCs/>
          <w:color w:val="000000"/>
          <w:szCs w:val="24"/>
        </w:rPr>
        <w:t>supports only semi-static configuration of switching pattern to a UE between two low NR bands with FDD (PCell) and SDL (SCell), but both would not be SCell with additional band (PCell).</w:t>
      </w:r>
    </w:p>
    <w:p w14:paraId="69A466AD" w14:textId="25CF2AB3" w:rsidR="002D574F" w:rsidRDefault="002D574F" w:rsidP="008E5904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our previous </w:t>
      </w:r>
      <w:r>
        <w:rPr>
          <w:rFonts w:eastAsia="맑은 고딕"/>
          <w:lang w:eastAsia="ko-KR"/>
        </w:rPr>
        <w:t xml:space="preserve">agreement </w:t>
      </w:r>
      <w:r w:rsidR="00F70A43">
        <w:rPr>
          <w:rFonts w:eastAsia="맑은 고딕"/>
          <w:lang w:eastAsia="ko-KR"/>
        </w:rPr>
        <w:t xml:space="preserve">should be </w:t>
      </w:r>
      <w:r>
        <w:rPr>
          <w:rFonts w:eastAsia="맑은 고딕"/>
          <w:lang w:eastAsia="ko-KR"/>
        </w:rPr>
        <w:t>kept, which is that t</w:t>
      </w:r>
      <w:r w:rsidRPr="002D574F">
        <w:rPr>
          <w:rFonts w:eastAsia="맑은 고딕"/>
          <w:lang w:eastAsia="ko-KR"/>
        </w:rPr>
        <w:t xml:space="preserve">he combination of those two low bands with other band </w:t>
      </w:r>
      <w:r>
        <w:rPr>
          <w:rFonts w:eastAsia="맑은 고딕"/>
          <w:lang w:eastAsia="ko-KR"/>
        </w:rPr>
        <w:t>should</w:t>
      </w:r>
      <w:r w:rsidRPr="002D574F">
        <w:rPr>
          <w:rFonts w:eastAsia="맑은 고딕"/>
          <w:lang w:eastAsia="ko-KR"/>
        </w:rPr>
        <w:t xml:space="preserve"> </w:t>
      </w:r>
      <w:r w:rsidR="00057CB9">
        <w:rPr>
          <w:rFonts w:eastAsia="맑은 고딕"/>
          <w:lang w:eastAsia="ko-KR"/>
        </w:rPr>
        <w:t xml:space="preserve">not be discussed in Rel-19 </w:t>
      </w:r>
      <w:r w:rsidR="00A57FC9">
        <w:rPr>
          <w:rFonts w:eastAsia="맑은 고딕"/>
          <w:lang w:eastAsia="ko-KR"/>
        </w:rPr>
        <w:t>but</w:t>
      </w:r>
      <w:r w:rsidR="00057CB9">
        <w:rPr>
          <w:rFonts w:eastAsia="맑은 고딕"/>
          <w:lang w:eastAsia="ko-KR"/>
        </w:rPr>
        <w:t xml:space="preserve"> c</w:t>
      </w:r>
      <w:r w:rsidR="001967CD">
        <w:rPr>
          <w:rFonts w:eastAsia="맑은 고딕" w:hint="eastAsia"/>
          <w:lang w:eastAsia="ko-KR"/>
        </w:rPr>
        <w:t>ould</w:t>
      </w:r>
      <w:r w:rsidR="00057CB9">
        <w:rPr>
          <w:rFonts w:eastAsia="맑은 고딕"/>
          <w:lang w:eastAsia="ko-KR"/>
        </w:rPr>
        <w:t xml:space="preserve"> </w:t>
      </w:r>
      <w:r w:rsidRPr="002D574F">
        <w:rPr>
          <w:rFonts w:eastAsia="맑은 고딕"/>
          <w:lang w:eastAsia="ko-KR"/>
        </w:rPr>
        <w:t>be further discussed in the future release</w:t>
      </w:r>
      <w:r w:rsidR="00183095">
        <w:rPr>
          <w:rFonts w:eastAsia="맑은 고딕"/>
          <w:lang w:eastAsia="ko-KR"/>
        </w:rPr>
        <w:t xml:space="preserve"> up to RAN plenary discussion</w:t>
      </w:r>
      <w:r>
        <w:rPr>
          <w:rFonts w:eastAsia="맑은 고딕"/>
          <w:lang w:eastAsia="ko-KR"/>
        </w:rPr>
        <w:t xml:space="preserve">. </w:t>
      </w:r>
      <w:r w:rsidR="00F70A43">
        <w:rPr>
          <w:rFonts w:eastAsia="맑은 고딕"/>
          <w:lang w:eastAsia="ko-KR"/>
        </w:rPr>
        <w:t xml:space="preserve">This is also considered by the feature completion right on schedule. </w:t>
      </w:r>
      <w:r>
        <w:rPr>
          <w:rFonts w:eastAsia="맑은 고딕"/>
          <w:lang w:eastAsia="ko-KR"/>
        </w:rPr>
        <w:t xml:space="preserve">The WI does not need to discuss or restrict any </w:t>
      </w:r>
      <w:r w:rsidR="00830298">
        <w:rPr>
          <w:rFonts w:eastAsia="맑은 고딕"/>
          <w:lang w:eastAsia="ko-KR"/>
        </w:rPr>
        <w:t xml:space="preserve">other </w:t>
      </w:r>
      <w:r>
        <w:rPr>
          <w:rFonts w:eastAsia="맑은 고딕"/>
          <w:lang w:eastAsia="ko-KR"/>
        </w:rPr>
        <w:t>aspects</w:t>
      </w:r>
      <w:r w:rsidR="00830298">
        <w:rPr>
          <w:rFonts w:eastAsia="맑은 고딕"/>
          <w:lang w:eastAsia="ko-KR"/>
        </w:rPr>
        <w:t xml:space="preserve"> beyond the </w:t>
      </w:r>
      <w:r w:rsidR="00183095">
        <w:rPr>
          <w:rFonts w:eastAsia="맑은 고딕"/>
          <w:lang w:eastAsia="ko-KR"/>
        </w:rPr>
        <w:t xml:space="preserve">combination of </w:t>
      </w:r>
      <w:r w:rsidR="00830298">
        <w:rPr>
          <w:rFonts w:eastAsia="맑은 고딕"/>
          <w:lang w:eastAsia="ko-KR"/>
        </w:rPr>
        <w:t>two low band</w:t>
      </w:r>
      <w:r w:rsidR="00183095">
        <w:rPr>
          <w:rFonts w:eastAsia="맑은 고딕"/>
          <w:lang w:eastAsia="ko-KR"/>
        </w:rPr>
        <w:t>s</w:t>
      </w:r>
      <w:r w:rsidR="00F70A43">
        <w:rPr>
          <w:rFonts w:eastAsia="맑은 고딕"/>
          <w:lang w:eastAsia="ko-KR"/>
        </w:rPr>
        <w:t xml:space="preserve"> in Rel-19</w:t>
      </w:r>
      <w:r w:rsidR="00830298">
        <w:rPr>
          <w:rFonts w:eastAsia="맑은 고딕"/>
          <w:lang w:eastAsia="ko-KR"/>
        </w:rPr>
        <w:t>.</w:t>
      </w:r>
    </w:p>
    <w:p w14:paraId="28E9637B" w14:textId="5364F0D9" w:rsidR="00294464" w:rsidRDefault="00294464" w:rsidP="00657C5A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O</w:t>
      </w:r>
      <w:r>
        <w:rPr>
          <w:rFonts w:eastAsia="맑은 고딕"/>
          <w:b/>
          <w:bCs/>
          <w:lang w:eastAsia="ko-KR"/>
        </w:rPr>
        <w:t>bservation 3:</w:t>
      </w:r>
      <w:r>
        <w:rPr>
          <w:rFonts w:eastAsia="맑은 고딕"/>
          <w:b/>
          <w:bCs/>
          <w:lang w:eastAsia="ko-KR"/>
        </w:rPr>
        <w:tab/>
      </w:r>
      <w:r w:rsidR="00E918B4" w:rsidRPr="00294464">
        <w:rPr>
          <w:rFonts w:eastAsia="맑은 고딕"/>
          <w:b/>
          <w:bCs/>
          <w:lang w:eastAsia="ko-KR"/>
        </w:rPr>
        <w:t xml:space="preserve">Higher-order combinations than two low bands </w:t>
      </w:r>
      <w:r w:rsidR="00E918B4">
        <w:rPr>
          <w:rFonts w:eastAsia="맑은 고딕"/>
          <w:b/>
          <w:bCs/>
          <w:lang w:eastAsia="ko-KR"/>
        </w:rPr>
        <w:t xml:space="preserve">are out of the scope of the WID of </w:t>
      </w:r>
      <w:r w:rsidR="00E918B4" w:rsidRPr="00294464">
        <w:rPr>
          <w:rFonts w:eastAsia="맑은 고딕"/>
          <w:b/>
          <w:bCs/>
          <w:lang w:eastAsia="ko-KR"/>
        </w:rPr>
        <w:t>Rel-19</w:t>
      </w:r>
      <w:r w:rsidR="00E918B4">
        <w:rPr>
          <w:rFonts w:eastAsia="맑은 고딕"/>
          <w:b/>
          <w:bCs/>
          <w:lang w:eastAsia="ko-KR"/>
        </w:rPr>
        <w:t xml:space="preserve"> </w:t>
      </w:r>
      <w:r w:rsidR="00E918B4" w:rsidRPr="00E918B4">
        <w:rPr>
          <w:rFonts w:eastAsia="맑은 고딕"/>
          <w:b/>
          <w:bCs/>
          <w:lang w:eastAsia="ko-KR"/>
        </w:rPr>
        <w:t>LB CA via switching</w:t>
      </w:r>
      <w:r w:rsidR="00E918B4" w:rsidRPr="00294464" w:rsidDel="00E918B4">
        <w:rPr>
          <w:rFonts w:eastAsia="맑은 고딕"/>
          <w:b/>
          <w:bCs/>
          <w:lang w:eastAsia="ko-KR"/>
        </w:rPr>
        <w:t xml:space="preserve"> </w:t>
      </w:r>
      <w:r w:rsidRPr="00294464">
        <w:rPr>
          <w:rFonts w:eastAsia="맑은 고딕"/>
          <w:b/>
          <w:bCs/>
          <w:lang w:eastAsia="ko-KR"/>
        </w:rPr>
        <w:t>.</w:t>
      </w:r>
    </w:p>
    <w:p w14:paraId="3349568C" w14:textId="72E57158" w:rsidR="00A81BC5" w:rsidRPr="00294464" w:rsidRDefault="00294464" w:rsidP="00294464">
      <w:pPr>
        <w:pStyle w:val="2"/>
        <w:rPr>
          <w:rFonts w:eastAsia="맑은 고딕"/>
          <w:lang w:eastAsia="ko-KR"/>
        </w:rPr>
      </w:pPr>
      <w:r w:rsidRPr="00294464">
        <w:rPr>
          <w:rFonts w:eastAsia="맑은 고딕" w:hint="eastAsia"/>
          <w:lang w:eastAsia="ko-KR"/>
        </w:rPr>
        <w:t>2</w:t>
      </w:r>
      <w:r w:rsidRPr="00294464">
        <w:rPr>
          <w:rFonts w:eastAsia="맑은 고딕"/>
          <w:lang w:eastAsia="ko-KR"/>
        </w:rPr>
        <w:t>.2</w:t>
      </w:r>
      <w:r w:rsidRPr="00294464">
        <w:rPr>
          <w:rFonts w:eastAsia="맑은 고딕"/>
          <w:lang w:eastAsia="ko-KR"/>
        </w:rPr>
        <w:tab/>
        <w:t>Switching period</w:t>
      </w:r>
    </w:p>
    <w:p w14:paraId="3017C3B1" w14:textId="094B7BB9" w:rsidR="000B5543" w:rsidRDefault="0067090B" w:rsidP="000B5543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bookmarkStart w:id="3" w:name="_Hlk193902199"/>
      <w:r w:rsidR="0033177B">
        <w:rPr>
          <w:rFonts w:eastAsia="맑은 고딕"/>
          <w:lang w:eastAsia="ko-KR"/>
        </w:rPr>
        <w:t>switching period values</w:t>
      </w:r>
      <w:bookmarkEnd w:id="3"/>
      <w:r w:rsidR="0033177B">
        <w:rPr>
          <w:rFonts w:eastAsia="맑은 고딕"/>
          <w:lang w:eastAsia="ko-KR"/>
        </w:rPr>
        <w:t>, as sent an LS to RAN1 [3], two candidate values were agreed based on potential UE architectures for the LB-LB switching</w:t>
      </w:r>
      <w:r w:rsidR="007B10F9">
        <w:rPr>
          <w:rFonts w:eastAsia="맑은 고딕"/>
          <w:lang w:eastAsia="ko-KR"/>
        </w:rPr>
        <w:t xml:space="preserve"> and previous </w:t>
      </w:r>
      <w:r w:rsidR="007B10F9" w:rsidRPr="007B10F9">
        <w:rPr>
          <w:rFonts w:eastAsia="맑은 고딕"/>
          <w:lang w:eastAsia="ko-KR"/>
        </w:rPr>
        <w:t>uplink Tx switching</w:t>
      </w:r>
      <w:r w:rsidR="007B10F9">
        <w:rPr>
          <w:rFonts w:eastAsia="맑은 고딕"/>
          <w:lang w:eastAsia="ko-KR"/>
        </w:rPr>
        <w:t xml:space="preserve"> discussions</w:t>
      </w:r>
      <w:r w:rsidR="00183095">
        <w:rPr>
          <w:rFonts w:eastAsia="맑은 고딕"/>
          <w:lang w:eastAsia="ko-KR"/>
        </w:rPr>
        <w:t>.</w:t>
      </w:r>
      <w:r w:rsidR="0048094C">
        <w:rPr>
          <w:rFonts w:eastAsia="맑은 고딕"/>
          <w:lang w:eastAsia="ko-KR"/>
        </w:rPr>
        <w:t xml:space="preserve"> </w:t>
      </w:r>
      <w:r w:rsidR="00294464">
        <w:rPr>
          <w:rFonts w:eastAsia="맑은 고딕"/>
          <w:lang w:eastAsia="ko-KR"/>
        </w:rPr>
        <w:t>However, g</w:t>
      </w:r>
      <w:r w:rsidR="0048094C">
        <w:rPr>
          <w:rFonts w:eastAsia="맑은 고딕"/>
          <w:lang w:eastAsia="ko-KR"/>
        </w:rPr>
        <w:t xml:space="preserve">iven that the switching </w:t>
      </w:r>
      <w:r w:rsidR="001A4E47">
        <w:rPr>
          <w:rFonts w:eastAsia="맑은 고딕"/>
          <w:lang w:eastAsia="ko-KR"/>
        </w:rPr>
        <w:t xml:space="preserve">delay </w:t>
      </w:r>
      <w:r w:rsidR="0048094C">
        <w:rPr>
          <w:rFonts w:eastAsia="맑은 고딕"/>
          <w:lang w:eastAsia="ko-KR"/>
        </w:rPr>
        <w:t>period value</w:t>
      </w:r>
      <w:r w:rsidR="001A4E47">
        <w:rPr>
          <w:rFonts w:eastAsia="맑은 고딕"/>
          <w:lang w:eastAsia="ko-KR"/>
        </w:rPr>
        <w:t xml:space="preserve"> </w:t>
      </w:r>
      <w:r w:rsidR="00CD459E">
        <w:rPr>
          <w:rFonts w:eastAsia="맑은 고딕"/>
          <w:lang w:eastAsia="ko-KR"/>
        </w:rPr>
        <w:t xml:space="preserve">in RAN4 </w:t>
      </w:r>
      <w:r w:rsidR="001A4E47">
        <w:rPr>
          <w:rFonts w:eastAsia="맑은 고딕"/>
          <w:lang w:eastAsia="ko-KR"/>
        </w:rPr>
        <w:t xml:space="preserve">should be based on potential UE architectures for low bands, and also on the UE capability which is agreed to have </w:t>
      </w:r>
      <w:r w:rsidR="001A4E47" w:rsidRPr="001A4E47">
        <w:rPr>
          <w:rFonts w:eastAsia="맑은 고딕"/>
          <w:lang w:eastAsia="ko-KR"/>
        </w:rPr>
        <w:t>per band pair per band combination</w:t>
      </w:r>
      <w:r w:rsidR="00A81BC5">
        <w:rPr>
          <w:rFonts w:eastAsia="맑은 고딕"/>
          <w:lang w:eastAsia="ko-KR"/>
        </w:rPr>
        <w:t xml:space="preserve"> among candidate values</w:t>
      </w:r>
      <w:r w:rsidR="001A4E47">
        <w:rPr>
          <w:rFonts w:eastAsia="맑은 고딕"/>
          <w:lang w:eastAsia="ko-KR"/>
        </w:rPr>
        <w:t xml:space="preserve">, it would be better to have additional </w:t>
      </w:r>
      <w:r w:rsidR="00A81BC5">
        <w:rPr>
          <w:rFonts w:eastAsia="맑은 고딕"/>
          <w:lang w:eastAsia="ko-KR"/>
        </w:rPr>
        <w:t>periods</w:t>
      </w:r>
      <w:r w:rsidR="001A4E47">
        <w:rPr>
          <w:rFonts w:eastAsia="맑은 고딕"/>
          <w:lang w:eastAsia="ko-KR"/>
        </w:rPr>
        <w:t xml:space="preserve"> between </w:t>
      </w:r>
      <w:r w:rsidR="00BF4DA6">
        <w:rPr>
          <w:rFonts w:eastAsia="맑은 고딕"/>
          <w:lang w:eastAsia="ko-KR"/>
        </w:rPr>
        <w:t xml:space="preserve">35us and 140us. </w:t>
      </w:r>
      <w:bookmarkStart w:id="4" w:name="_Hlk197586102"/>
      <w:r w:rsidR="00294464">
        <w:rPr>
          <w:rFonts w:eastAsia="맑은 고딕"/>
          <w:lang w:eastAsia="ko-KR"/>
        </w:rPr>
        <w:t xml:space="preserve">Considering </w:t>
      </w:r>
      <w:r w:rsidR="00BF4DA6">
        <w:rPr>
          <w:rFonts w:eastAsia="맑은 고딕"/>
          <w:lang w:eastAsia="ko-KR"/>
        </w:rPr>
        <w:t xml:space="preserve">the </w:t>
      </w:r>
      <w:r w:rsidR="000B5543">
        <w:rPr>
          <w:rFonts w:eastAsia="맑은 고딕"/>
          <w:lang w:eastAsia="ko-KR"/>
        </w:rPr>
        <w:t xml:space="preserve">symbol length-based switching period, 70us </w:t>
      </w:r>
      <w:r w:rsidR="00A81BC5">
        <w:rPr>
          <w:rFonts w:eastAsia="맑은 고딕"/>
          <w:lang w:eastAsia="ko-KR"/>
        </w:rPr>
        <w:t xml:space="preserve">is </w:t>
      </w:r>
      <w:r w:rsidR="00BF4DA6">
        <w:rPr>
          <w:rFonts w:eastAsia="맑은 고딕"/>
          <w:lang w:eastAsia="ko-KR"/>
        </w:rPr>
        <w:t xml:space="preserve">a good candidate for </w:t>
      </w:r>
      <w:r w:rsidR="000B5543">
        <w:rPr>
          <w:rFonts w:eastAsia="맑은 고딕"/>
          <w:lang w:eastAsia="ko-KR"/>
        </w:rPr>
        <w:t xml:space="preserve">15kHz SCS together with </w:t>
      </w:r>
      <w:r w:rsidR="000B5543" w:rsidRPr="00F47715">
        <w:rPr>
          <w:rFonts w:eastAsia="맑은 고딕"/>
          <w:lang w:eastAsia="ko-KR"/>
        </w:rPr>
        <w:t>35us</w:t>
      </w:r>
      <w:r w:rsidR="000B5543">
        <w:rPr>
          <w:rFonts w:eastAsia="맑은 고딕"/>
          <w:lang w:eastAsia="ko-KR"/>
        </w:rPr>
        <w:t xml:space="preserve"> and</w:t>
      </w:r>
      <w:r w:rsidR="000B5543" w:rsidRPr="00F47715">
        <w:rPr>
          <w:rFonts w:eastAsia="맑은 고딕"/>
          <w:lang w:eastAsia="ko-KR"/>
        </w:rPr>
        <w:t xml:space="preserve"> 140us</w:t>
      </w:r>
      <w:r w:rsidR="000B5543">
        <w:rPr>
          <w:rFonts w:eastAsia="맑은 고딕"/>
          <w:lang w:eastAsia="ko-KR"/>
        </w:rPr>
        <w:t xml:space="preserve">. </w:t>
      </w:r>
      <w:bookmarkEnd w:id="4"/>
    </w:p>
    <w:p w14:paraId="29502C96" w14:textId="434A21BF" w:rsidR="00126214" w:rsidRDefault="00126214" w:rsidP="00126214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 w:rsidR="00294464">
        <w:rPr>
          <w:rFonts w:eastAsia="맑은 고딕"/>
          <w:b/>
          <w:bCs/>
          <w:lang w:eastAsia="ko-KR"/>
        </w:rPr>
        <w:t>4</w:t>
      </w:r>
      <w:r w:rsidRPr="00126214">
        <w:rPr>
          <w:rFonts w:eastAsia="맑은 고딕"/>
          <w:b/>
          <w:bCs/>
          <w:lang w:eastAsia="ko-KR"/>
        </w:rPr>
        <w:t>:</w:t>
      </w:r>
      <w:r w:rsidR="000B5543">
        <w:rPr>
          <w:rFonts w:eastAsia="맑은 고딕"/>
          <w:b/>
          <w:bCs/>
          <w:lang w:eastAsia="ko-KR"/>
        </w:rPr>
        <w:tab/>
        <w:t>S</w:t>
      </w:r>
      <w:r w:rsidR="000B5543" w:rsidRPr="000B5543">
        <w:rPr>
          <w:rFonts w:eastAsia="맑은 고딕"/>
          <w:b/>
          <w:bCs/>
          <w:lang w:eastAsia="ko-KR"/>
        </w:rPr>
        <w:t>witching period values</w:t>
      </w:r>
      <w:r w:rsidR="000B5543">
        <w:rPr>
          <w:rFonts w:eastAsia="맑은 고딕"/>
          <w:b/>
          <w:bCs/>
          <w:lang w:eastAsia="ko-KR"/>
        </w:rPr>
        <w:t xml:space="preserve"> should consider </w:t>
      </w:r>
      <w:r w:rsidR="000B5543" w:rsidRPr="000B5543">
        <w:rPr>
          <w:rFonts w:eastAsia="맑은 고딕"/>
          <w:b/>
          <w:bCs/>
          <w:lang w:eastAsia="ko-KR"/>
        </w:rPr>
        <w:t>UE architecture for the switching between two bands</w:t>
      </w:r>
      <w:r w:rsidR="000B5543">
        <w:rPr>
          <w:rFonts w:eastAsia="맑은 고딕"/>
          <w:b/>
          <w:bCs/>
          <w:lang w:eastAsia="ko-KR"/>
        </w:rPr>
        <w:t>.</w:t>
      </w:r>
    </w:p>
    <w:p w14:paraId="05ADB383" w14:textId="0ACE3342" w:rsidR="000B5543" w:rsidRDefault="000B5543" w:rsidP="000B5543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 w:rsidR="00294464">
        <w:rPr>
          <w:rFonts w:eastAsia="맑은 고딕"/>
          <w:b/>
          <w:bCs/>
          <w:lang w:eastAsia="ko-KR"/>
        </w:rPr>
        <w:t>5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294464" w:rsidRPr="00294464">
        <w:rPr>
          <w:rFonts w:eastAsia="맑은 고딕"/>
          <w:b/>
          <w:bCs/>
          <w:lang w:eastAsia="ko-KR"/>
        </w:rPr>
        <w:t xml:space="preserve">UE capability is agreed to </w:t>
      </w:r>
      <w:r w:rsidR="00294464" w:rsidRPr="00294464">
        <w:rPr>
          <w:rFonts w:eastAsia="맑은 고딕"/>
          <w:b/>
          <w:bCs/>
          <w:lang w:eastAsia="ko-KR"/>
        </w:rPr>
        <w:t>have per band pair per band combination among candidate values</w:t>
      </w:r>
      <w:r w:rsidR="00294464">
        <w:rPr>
          <w:rFonts w:eastAsia="맑은 고딕"/>
          <w:b/>
          <w:bCs/>
          <w:lang w:eastAsia="ko-KR"/>
        </w:rPr>
        <w:t>.</w:t>
      </w:r>
    </w:p>
    <w:p w14:paraId="03CB36B6" w14:textId="05EC8506" w:rsidR="00126214" w:rsidRPr="00126214" w:rsidRDefault="000B5543" w:rsidP="00126214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="00126214" w:rsidRPr="00126214">
        <w:rPr>
          <w:rFonts w:eastAsia="맑은 고딕"/>
          <w:b/>
          <w:bCs/>
          <w:lang w:eastAsia="ko-KR"/>
        </w:rPr>
        <w:t xml:space="preserve"> </w:t>
      </w:r>
      <w:r w:rsidR="001967CD">
        <w:rPr>
          <w:rFonts w:eastAsia="맑은 고딕" w:hint="eastAsia"/>
          <w:b/>
          <w:bCs/>
          <w:lang w:eastAsia="ko-KR"/>
        </w:rPr>
        <w:t>1</w:t>
      </w:r>
      <w:r w:rsidR="00126214"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E918B4">
        <w:rPr>
          <w:rFonts w:eastAsia="맑은 고딕"/>
          <w:b/>
          <w:bCs/>
          <w:lang w:eastAsia="ko-KR"/>
        </w:rPr>
        <w:t>Support</w:t>
      </w:r>
      <w:r w:rsidR="00294464" w:rsidRPr="00294464">
        <w:rPr>
          <w:rFonts w:eastAsia="맑은 고딕"/>
          <w:b/>
          <w:bCs/>
          <w:lang w:eastAsia="ko-KR"/>
        </w:rPr>
        <w:t xml:space="preserve"> 70us </w:t>
      </w:r>
      <w:r w:rsidR="00294464">
        <w:rPr>
          <w:rFonts w:eastAsia="맑은 고딕"/>
          <w:b/>
          <w:bCs/>
          <w:lang w:eastAsia="ko-KR"/>
        </w:rPr>
        <w:t xml:space="preserve">as </w:t>
      </w:r>
      <w:r w:rsidR="00294464" w:rsidRPr="00294464">
        <w:rPr>
          <w:rFonts w:eastAsia="맑은 고딕"/>
          <w:b/>
          <w:bCs/>
          <w:lang w:eastAsia="ko-KR"/>
        </w:rPr>
        <w:t xml:space="preserve">a candidate </w:t>
      </w:r>
      <w:r w:rsidR="00E918B4">
        <w:rPr>
          <w:rFonts w:eastAsia="맑은 고딕"/>
          <w:b/>
          <w:bCs/>
          <w:lang w:eastAsia="ko-KR"/>
        </w:rPr>
        <w:t xml:space="preserve">value of switching gap </w:t>
      </w:r>
      <w:r w:rsidR="00294464" w:rsidRPr="00294464">
        <w:rPr>
          <w:rFonts w:eastAsia="맑은 고딕"/>
          <w:b/>
          <w:bCs/>
          <w:lang w:eastAsia="ko-KR"/>
        </w:rPr>
        <w:t xml:space="preserve">for 15kHz SCS </w:t>
      </w:r>
      <w:r w:rsidR="00E918B4">
        <w:rPr>
          <w:rFonts w:eastAsia="맑은 고딕"/>
          <w:b/>
          <w:bCs/>
          <w:lang w:eastAsia="ko-KR"/>
        </w:rPr>
        <w:t>in addition to</w:t>
      </w:r>
      <w:r w:rsidR="00294464" w:rsidRPr="00294464">
        <w:rPr>
          <w:rFonts w:eastAsia="맑은 고딕"/>
          <w:b/>
          <w:bCs/>
          <w:lang w:eastAsia="ko-KR"/>
        </w:rPr>
        <w:t xml:space="preserve"> 35us and 140us.</w:t>
      </w:r>
    </w:p>
    <w:p w14:paraId="5CDC4473" w14:textId="7786B90E" w:rsidR="00A81BC5" w:rsidRPr="009078C6" w:rsidRDefault="009078C6" w:rsidP="009078C6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2</w:t>
      </w:r>
      <w:r>
        <w:rPr>
          <w:rFonts w:eastAsia="맑은 고딕"/>
          <w:lang w:eastAsia="ko-KR"/>
        </w:rPr>
        <w:t>.3</w:t>
      </w:r>
      <w:r>
        <w:rPr>
          <w:rFonts w:eastAsia="맑은 고딕"/>
          <w:lang w:eastAsia="ko-KR"/>
        </w:rPr>
        <w:tab/>
        <w:t>Time mask</w:t>
      </w:r>
    </w:p>
    <w:p w14:paraId="60B80096" w14:textId="486B6E0F" w:rsidR="007A149B" w:rsidRDefault="00CD459E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</w:t>
      </w:r>
      <w:r w:rsidRPr="009703CF">
        <w:rPr>
          <w:rFonts w:eastAsia="맑은 고딕"/>
          <w:lang w:eastAsia="ko-KR"/>
        </w:rPr>
        <w:t>egarding the time mask for switching</w:t>
      </w:r>
      <w:r>
        <w:rPr>
          <w:rFonts w:eastAsia="맑은 고딕"/>
          <w:lang w:eastAsia="ko-KR"/>
        </w:rPr>
        <w:t xml:space="preserve">, </w:t>
      </w:r>
      <w:r w:rsidR="005E6D0C">
        <w:rPr>
          <w:rFonts w:eastAsia="맑은 고딕"/>
          <w:lang w:eastAsia="ko-KR"/>
        </w:rPr>
        <w:t>not a few switching mask proposals have been submitted to capture the</w:t>
      </w:r>
      <w:r w:rsidR="009078C6">
        <w:rPr>
          <w:rFonts w:eastAsia="맑은 고딕"/>
          <w:lang w:eastAsia="ko-KR"/>
        </w:rPr>
        <w:t xml:space="preserve"> </w:t>
      </w:r>
      <w:r w:rsidR="005E6D0C">
        <w:rPr>
          <w:rFonts w:eastAsia="맑은 고딕"/>
          <w:lang w:eastAsia="ko-KR"/>
        </w:rPr>
        <w:t>switching period and location for both Tx and Rx switching</w:t>
      </w:r>
      <w:r w:rsidR="009078C6">
        <w:rPr>
          <w:rFonts w:eastAsia="맑은 고딕"/>
          <w:lang w:eastAsia="ko-KR"/>
        </w:rPr>
        <w:t xml:space="preserve"> between </w:t>
      </w:r>
      <w:r w:rsidR="008E24B2">
        <w:rPr>
          <w:rFonts w:eastAsia="맑은 고딕"/>
          <w:lang w:eastAsia="ko-KR"/>
        </w:rPr>
        <w:t xml:space="preserve">LB </w:t>
      </w:r>
      <w:r w:rsidR="009078C6">
        <w:rPr>
          <w:rFonts w:eastAsia="맑은 고딕"/>
          <w:lang w:eastAsia="ko-KR"/>
        </w:rPr>
        <w:t xml:space="preserve">FDD and </w:t>
      </w:r>
      <w:r w:rsidR="008E24B2">
        <w:rPr>
          <w:rFonts w:eastAsia="맑은 고딕"/>
          <w:lang w:eastAsia="ko-KR"/>
        </w:rPr>
        <w:t xml:space="preserve">LB </w:t>
      </w:r>
      <w:r w:rsidR="009078C6">
        <w:rPr>
          <w:rFonts w:eastAsia="맑은 고딕"/>
          <w:lang w:eastAsia="ko-KR"/>
        </w:rPr>
        <w:t>SDL bands</w:t>
      </w:r>
      <w:r w:rsidR="005E6D0C">
        <w:rPr>
          <w:rFonts w:eastAsia="맑은 고딕"/>
          <w:lang w:eastAsia="ko-KR"/>
        </w:rPr>
        <w:t xml:space="preserve">. During the last meeting, </w:t>
      </w:r>
      <w:r w:rsidR="009703CF" w:rsidRPr="009703CF">
        <w:rPr>
          <w:rFonts w:eastAsia="맑은 고딕"/>
          <w:lang w:eastAsia="ko-KR"/>
        </w:rPr>
        <w:t xml:space="preserve">RAN4 has </w:t>
      </w:r>
      <w:r w:rsidR="009E3525">
        <w:rPr>
          <w:rFonts w:eastAsia="맑은 고딕"/>
          <w:lang w:eastAsia="ko-KR"/>
        </w:rPr>
        <w:t xml:space="preserve">agreed and </w:t>
      </w:r>
      <w:r w:rsidR="009703CF" w:rsidRPr="009703CF">
        <w:rPr>
          <w:rFonts w:eastAsia="맑은 고딕"/>
          <w:lang w:eastAsia="ko-KR"/>
        </w:rPr>
        <w:t xml:space="preserve">considered several options </w:t>
      </w:r>
      <w:r w:rsidR="00751511">
        <w:rPr>
          <w:rFonts w:eastAsia="맑은 고딕"/>
          <w:lang w:eastAsia="ko-KR"/>
        </w:rPr>
        <w:t xml:space="preserve">as follows </w:t>
      </w:r>
      <w:r w:rsidR="007D090E">
        <w:rPr>
          <w:rFonts w:eastAsia="맑은 고딕"/>
          <w:lang w:eastAsia="ko-KR"/>
        </w:rPr>
        <w:t>[</w:t>
      </w:r>
      <w:r w:rsidR="005E6D0C">
        <w:rPr>
          <w:rFonts w:eastAsia="맑은 고딕"/>
          <w:lang w:eastAsia="ko-KR"/>
        </w:rPr>
        <w:t>3</w:t>
      </w:r>
      <w:r w:rsidR="007D090E">
        <w:rPr>
          <w:rFonts w:eastAsia="맑은 고딕"/>
          <w:lang w:eastAsia="ko-KR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A149B" w:rsidRPr="00620697" w14:paraId="4442C12B" w14:textId="77777777" w:rsidTr="00137529">
        <w:tc>
          <w:tcPr>
            <w:tcW w:w="9631" w:type="dxa"/>
          </w:tcPr>
          <w:p w14:paraId="087CB9AF" w14:textId="77777777" w:rsidR="009E3525" w:rsidRPr="00620697" w:rsidRDefault="009E3525" w:rsidP="009E3525">
            <w:pPr>
              <w:spacing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620697">
              <w:rPr>
                <w:b/>
                <w:bCs/>
                <w:sz w:val="18"/>
                <w:szCs w:val="18"/>
              </w:rPr>
              <w:t>Issue 3: Time mask for switching</w:t>
            </w:r>
          </w:p>
          <w:p w14:paraId="33EC2247" w14:textId="77777777" w:rsidR="009E3525" w:rsidRPr="00620697" w:rsidRDefault="009E3525" w:rsidP="009E3525">
            <w:pPr>
              <w:spacing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620697">
              <w:rPr>
                <w:sz w:val="18"/>
                <w:szCs w:val="18"/>
              </w:rPr>
              <w:t>-</w:t>
            </w:r>
            <w:r w:rsidRPr="00620697">
              <w:rPr>
                <w:sz w:val="18"/>
                <w:szCs w:val="18"/>
              </w:rPr>
              <w:tab/>
              <w:t>Define the Tx on-off time mask requirements</w:t>
            </w:r>
          </w:p>
          <w:p w14:paraId="04EBBE03" w14:textId="77777777" w:rsidR="009E3525" w:rsidRPr="00620697" w:rsidRDefault="009E3525" w:rsidP="009E3525">
            <w:pPr>
              <w:spacing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620697">
              <w:rPr>
                <w:sz w:val="18"/>
                <w:szCs w:val="18"/>
              </w:rPr>
              <w:t>-</w:t>
            </w:r>
            <w:r w:rsidRPr="00620697">
              <w:rPr>
                <w:sz w:val="18"/>
                <w:szCs w:val="18"/>
              </w:rPr>
              <w:tab/>
              <w:t>FFS on how to define the Rx switching requirements to reflect where the switching period occurs</w:t>
            </w:r>
          </w:p>
          <w:p w14:paraId="62E51FC0" w14:textId="77777777" w:rsidR="009E3525" w:rsidRPr="00620697" w:rsidRDefault="009E3525" w:rsidP="009E3525">
            <w:pPr>
              <w:spacing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620697">
              <w:rPr>
                <w:sz w:val="18"/>
                <w:szCs w:val="18"/>
              </w:rPr>
              <w:t>-</w:t>
            </w:r>
            <w:r w:rsidRPr="00620697">
              <w:rPr>
                <w:sz w:val="18"/>
                <w:szCs w:val="18"/>
              </w:rPr>
              <w:tab/>
              <w:t>RAN4 has understanding that RAN1 will take switching period and timing advance into account for RAN1 scheduling pattern for low band CA via switching</w:t>
            </w:r>
          </w:p>
          <w:p w14:paraId="0AFFFE77" w14:textId="77777777" w:rsidR="009E3525" w:rsidRPr="00620697" w:rsidRDefault="009E3525" w:rsidP="009E3525">
            <w:pPr>
              <w:spacing w:line="240" w:lineRule="auto"/>
              <w:jc w:val="left"/>
              <w:rPr>
                <w:sz w:val="18"/>
                <w:szCs w:val="18"/>
              </w:rPr>
            </w:pPr>
          </w:p>
          <w:p w14:paraId="19D1DC6C" w14:textId="77777777" w:rsidR="009E3525" w:rsidRPr="00620697" w:rsidRDefault="009E3525" w:rsidP="009E3525">
            <w:pPr>
              <w:spacing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620697">
              <w:rPr>
                <w:b/>
                <w:bCs/>
                <w:sz w:val="18"/>
                <w:szCs w:val="18"/>
              </w:rPr>
              <w:t>Issue 4: Considerations related to the Tx on-off time mask</w:t>
            </w:r>
          </w:p>
          <w:p w14:paraId="2301CFC3" w14:textId="77777777" w:rsidR="009E3525" w:rsidRPr="00620697" w:rsidRDefault="009E3525" w:rsidP="009E3525">
            <w:pPr>
              <w:spacing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620697">
              <w:rPr>
                <w:sz w:val="18"/>
                <w:szCs w:val="18"/>
              </w:rPr>
              <w:t>-</w:t>
            </w:r>
            <w:r w:rsidRPr="00620697">
              <w:rPr>
                <w:sz w:val="18"/>
                <w:szCs w:val="18"/>
              </w:rPr>
              <w:tab/>
              <w:t>Option 1: Specify transmit on/off time mask for FDD UL carrier/Pcell for switching between LB(FDD)-LB(SDL)</w:t>
            </w:r>
          </w:p>
          <w:p w14:paraId="178C2BFB" w14:textId="77777777" w:rsidR="009E3525" w:rsidRPr="00620697" w:rsidRDefault="009E3525" w:rsidP="009E3525">
            <w:pPr>
              <w:spacing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620697">
              <w:rPr>
                <w:sz w:val="18"/>
                <w:szCs w:val="18"/>
              </w:rPr>
              <w:t>-</w:t>
            </w:r>
            <w:r w:rsidRPr="00620697">
              <w:rPr>
                <w:sz w:val="18"/>
                <w:szCs w:val="18"/>
              </w:rPr>
              <w:tab/>
              <w:t>Option 2: Specify on-&gt;off time mask for switching from FDD to SDL carrier and specify off-&gt;on time mask for switching from SDL to FDD carrier</w:t>
            </w:r>
          </w:p>
          <w:p w14:paraId="3F83F45F" w14:textId="3E3C3ADE" w:rsidR="007A149B" w:rsidRPr="00620697" w:rsidRDefault="009E3525" w:rsidP="009E3525">
            <w:pPr>
              <w:spacing w:line="240" w:lineRule="auto"/>
              <w:ind w:left="568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620697">
              <w:rPr>
                <w:sz w:val="18"/>
                <w:szCs w:val="18"/>
              </w:rPr>
              <w:t>-</w:t>
            </w:r>
            <w:r w:rsidRPr="00620697">
              <w:rPr>
                <w:sz w:val="18"/>
                <w:szCs w:val="18"/>
              </w:rPr>
              <w:tab/>
              <w:t>Other options are not precluded</w:t>
            </w:r>
          </w:p>
        </w:tc>
      </w:tr>
    </w:tbl>
    <w:p w14:paraId="7FEFFAC0" w14:textId="2A787E83" w:rsidR="007A149B" w:rsidRDefault="007A149B" w:rsidP="003B204F">
      <w:pPr>
        <w:jc w:val="left"/>
        <w:rPr>
          <w:rFonts w:eastAsia="맑은 고딕"/>
          <w:lang w:eastAsia="ko-KR"/>
        </w:rPr>
      </w:pPr>
    </w:p>
    <w:p w14:paraId="6B9A2BD9" w14:textId="0B7DF993" w:rsidR="009E3525" w:rsidRDefault="00DF130B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</w:t>
      </w:r>
      <w:r w:rsidR="00406E65">
        <w:rPr>
          <w:rFonts w:eastAsia="맑은 고딕"/>
          <w:lang w:eastAsia="ko-KR"/>
        </w:rPr>
        <w:t>described</w:t>
      </w:r>
      <w:r>
        <w:rPr>
          <w:rFonts w:eastAsia="맑은 고딕"/>
          <w:lang w:eastAsia="ko-KR"/>
        </w:rPr>
        <w:t xml:space="preserve"> above, f</w:t>
      </w:r>
      <w:r w:rsidR="009E3525">
        <w:rPr>
          <w:rFonts w:eastAsia="맑은 고딕"/>
          <w:lang w:eastAsia="ko-KR"/>
        </w:rPr>
        <w:t xml:space="preserve">or Tx time mask, </w:t>
      </w:r>
      <w:r>
        <w:rPr>
          <w:rFonts w:eastAsia="맑은 고딕"/>
          <w:lang w:eastAsia="ko-KR"/>
        </w:rPr>
        <w:t xml:space="preserve">it was agreed to define </w:t>
      </w:r>
      <w:r w:rsidRPr="00DF130B">
        <w:rPr>
          <w:rFonts w:eastAsia="맑은 고딕"/>
          <w:lang w:eastAsia="ko-KR"/>
        </w:rPr>
        <w:t>the on-off time mask requirements</w:t>
      </w:r>
      <w:r>
        <w:rPr>
          <w:rFonts w:eastAsia="맑은 고딕"/>
          <w:lang w:eastAsia="ko-KR"/>
        </w:rPr>
        <w:t xml:space="preserve"> between FDD </w:t>
      </w:r>
      <w:r w:rsidR="00416379">
        <w:rPr>
          <w:rFonts w:eastAsia="맑은 고딕"/>
          <w:lang w:eastAsia="ko-KR"/>
        </w:rPr>
        <w:t xml:space="preserve">UL </w:t>
      </w:r>
      <w:r>
        <w:rPr>
          <w:rFonts w:eastAsia="맑은 고딕"/>
          <w:lang w:eastAsia="ko-KR"/>
        </w:rPr>
        <w:t>and SDL</w:t>
      </w:r>
      <w:r w:rsidR="00416379">
        <w:rPr>
          <w:rFonts w:eastAsia="맑은 고딕"/>
          <w:lang w:eastAsia="ko-KR"/>
        </w:rPr>
        <w:t xml:space="preserve">. In our view, the Tx on-off time mask </w:t>
      </w:r>
      <w:r w:rsidR="00406E65">
        <w:rPr>
          <w:rFonts w:eastAsia="맑은 고딕"/>
          <w:lang w:eastAsia="ko-KR"/>
        </w:rPr>
        <w:t xml:space="preserve">for </w:t>
      </w:r>
      <w:r w:rsidR="00CD459E">
        <w:rPr>
          <w:rFonts w:eastAsia="맑은 고딕"/>
          <w:lang w:eastAsia="ko-KR"/>
        </w:rPr>
        <w:t xml:space="preserve">the LB-LB switching </w:t>
      </w:r>
      <w:r w:rsidR="008E24B2">
        <w:rPr>
          <w:rFonts w:eastAsia="맑은 고딕"/>
          <w:lang w:eastAsia="ko-KR"/>
        </w:rPr>
        <w:t>c</w:t>
      </w:r>
      <w:r w:rsidR="00416379">
        <w:rPr>
          <w:rFonts w:eastAsia="맑은 고딕"/>
          <w:lang w:eastAsia="ko-KR"/>
        </w:rPr>
        <w:t xml:space="preserve">ould be based on the legacy </w:t>
      </w:r>
      <w:r w:rsidR="00406E65">
        <w:rPr>
          <w:rFonts w:eastAsia="맑은 고딕"/>
          <w:lang w:eastAsia="ko-KR"/>
        </w:rPr>
        <w:t xml:space="preserve">on-off </w:t>
      </w:r>
      <w:r w:rsidR="00416379">
        <w:rPr>
          <w:rFonts w:eastAsia="맑은 고딕"/>
          <w:lang w:eastAsia="ko-KR"/>
        </w:rPr>
        <w:t xml:space="preserve">time mask </w:t>
      </w:r>
      <w:r w:rsidR="00406E65">
        <w:rPr>
          <w:rFonts w:eastAsia="맑은 고딕"/>
          <w:lang w:eastAsia="ko-KR"/>
        </w:rPr>
        <w:t xml:space="preserve">as much as possible </w:t>
      </w:r>
      <w:r w:rsidR="009E2535">
        <w:rPr>
          <w:rFonts w:eastAsia="맑은 고딕"/>
          <w:lang w:eastAsia="ko-KR"/>
        </w:rPr>
        <w:t xml:space="preserve">which is </w:t>
      </w:r>
      <w:r w:rsidR="00406E65">
        <w:rPr>
          <w:rFonts w:eastAsia="맑은 고딕"/>
          <w:lang w:eastAsia="ko-KR"/>
        </w:rPr>
        <w:t xml:space="preserve">defined in clause 6.3.3.2 of TS 38.101-1. </w:t>
      </w:r>
      <w:r w:rsidR="007D4EEC">
        <w:rPr>
          <w:rFonts w:eastAsia="맑은 고딕"/>
          <w:lang w:eastAsia="ko-KR"/>
        </w:rPr>
        <w:t xml:space="preserve">Similarly, it also needs to discuss </w:t>
      </w:r>
      <w:r w:rsidR="007D4EEC">
        <w:t xml:space="preserve">Rx switching requirements to reflect where the Rx switching period occurs between </w:t>
      </w:r>
      <w:r w:rsidR="007D4EEC">
        <w:rPr>
          <w:rFonts w:eastAsia="맑은 고딕"/>
          <w:lang w:eastAsia="ko-KR"/>
        </w:rPr>
        <w:t>FDD DL and SDL.</w:t>
      </w:r>
      <w:r w:rsidR="008E24B2">
        <w:rPr>
          <w:rFonts w:eastAsia="맑은 고딕"/>
          <w:lang w:eastAsia="ko-KR"/>
        </w:rPr>
        <w:t xml:space="preserve"> </w:t>
      </w:r>
      <w:r w:rsidR="00406E65">
        <w:rPr>
          <w:rFonts w:eastAsia="맑은 고딕"/>
          <w:lang w:eastAsia="ko-KR"/>
        </w:rPr>
        <w:t>However</w:t>
      </w:r>
      <w:r w:rsidR="00CB6344">
        <w:rPr>
          <w:rFonts w:eastAsia="맑은 고딕"/>
          <w:lang w:eastAsia="ko-KR"/>
        </w:rPr>
        <w:t xml:space="preserve">, </w:t>
      </w:r>
      <w:r w:rsidR="007D4EEC">
        <w:t xml:space="preserve">as discussed in the last meeting, the </w:t>
      </w:r>
      <w:bookmarkStart w:id="5" w:name="_Hlk197587130"/>
      <w:r w:rsidR="007D4EEC">
        <w:t xml:space="preserve">switching location is necessary </w:t>
      </w:r>
      <w:r w:rsidR="007D4EEC">
        <w:rPr>
          <w:rFonts w:eastAsia="맑은 고딕"/>
          <w:lang w:eastAsia="ko-KR"/>
        </w:rPr>
        <w:t>to consider many aspects, e.g., PDCCH reception and FDD (PCell) impact, which is primarily concerned with the physical-layer channels or switching period pattern at least</w:t>
      </w:r>
      <w:bookmarkEnd w:id="5"/>
      <w:r w:rsidR="007D4EEC">
        <w:rPr>
          <w:rFonts w:eastAsia="맑은 고딕"/>
          <w:lang w:eastAsia="ko-KR"/>
        </w:rPr>
        <w:t xml:space="preserve">. </w:t>
      </w:r>
      <w:r w:rsidR="00262AB6">
        <w:rPr>
          <w:rFonts w:eastAsia="맑은 고딕"/>
          <w:lang w:eastAsia="ko-KR"/>
        </w:rPr>
        <w:t xml:space="preserve">RAN1 has agreed </w:t>
      </w:r>
      <w:r w:rsidR="00EF0AE0">
        <w:rPr>
          <w:rFonts w:eastAsia="맑은 고딕"/>
          <w:lang w:eastAsia="ko-KR"/>
        </w:rPr>
        <w:t xml:space="preserve">that </w:t>
      </w:r>
      <w:r w:rsidR="00262AB6" w:rsidRPr="00CB6344">
        <w:rPr>
          <w:rFonts w:ascii="Times" w:eastAsia="바탕" w:hAnsi="Times"/>
          <w:color w:val="000000"/>
          <w:szCs w:val="24"/>
          <w:lang w:val="en-US" w:eastAsia="zh-CN"/>
        </w:rPr>
        <w:t>the switching gap is always assumed at the “switch from” carrier, i.e., SDL carrier</w:t>
      </w:r>
      <w:r w:rsidR="00262AB6">
        <w:rPr>
          <w:rFonts w:ascii="Times" w:eastAsia="바탕" w:hAnsi="Times"/>
          <w:color w:val="000000"/>
          <w:szCs w:val="24"/>
          <w:lang w:val="en-US" w:eastAsia="zh-CN"/>
        </w:rPr>
        <w:t xml:space="preserve">, for </w:t>
      </w:r>
      <w:r w:rsidR="00262AB6" w:rsidRPr="00CB6344">
        <w:rPr>
          <w:rFonts w:ascii="Times" w:eastAsia="바탕" w:hAnsi="Times"/>
          <w:color w:val="000000"/>
          <w:szCs w:val="24"/>
          <w:lang w:val="en-US" w:eastAsia="zh-CN"/>
        </w:rPr>
        <w:t>switching from SDL carrier to FDD carrier</w:t>
      </w:r>
      <w:r w:rsidR="00262AB6">
        <w:rPr>
          <w:rFonts w:ascii="Times" w:eastAsia="바탕" w:hAnsi="Times"/>
          <w:color w:val="000000"/>
          <w:szCs w:val="24"/>
          <w:lang w:val="en-US" w:eastAsia="zh-CN"/>
        </w:rPr>
        <w:t xml:space="preserve"> as proposed in [5]</w:t>
      </w:r>
      <w:r w:rsidR="00262AB6" w:rsidRPr="00CB6344">
        <w:rPr>
          <w:rFonts w:ascii="Times" w:eastAsia="바탕" w:hAnsi="Times"/>
          <w:color w:val="000000"/>
          <w:szCs w:val="24"/>
          <w:lang w:val="en-US" w:eastAsia="zh-CN"/>
        </w:rPr>
        <w:t>.</w:t>
      </w:r>
      <w:r w:rsidR="00262AB6">
        <w:rPr>
          <w:rFonts w:ascii="Times" w:eastAsia="바탕" w:hAnsi="Times"/>
          <w:color w:val="000000"/>
          <w:szCs w:val="24"/>
          <w:lang w:val="en-US" w:eastAsia="zh-CN"/>
        </w:rPr>
        <w:t xml:space="preserve"> For the other switching </w:t>
      </w:r>
      <w:r w:rsidR="00262AB6" w:rsidRPr="00CB6344">
        <w:rPr>
          <w:rFonts w:ascii="Times" w:eastAsia="바탕" w:hAnsi="Times"/>
          <w:color w:val="000000"/>
          <w:szCs w:val="24"/>
          <w:lang w:eastAsia="x-none"/>
        </w:rPr>
        <w:t>from FDD carrier to SDL carrier</w:t>
      </w:r>
      <w:r w:rsidR="00262AB6">
        <w:rPr>
          <w:rFonts w:ascii="Times" w:eastAsia="바탕" w:hAnsi="Times"/>
          <w:color w:val="000000"/>
          <w:szCs w:val="24"/>
          <w:lang w:eastAsia="x-none"/>
        </w:rPr>
        <w:t>, RAN1 also has the similar options until their last meeting as below</w:t>
      </w:r>
      <w:r w:rsidR="00D65283">
        <w:rPr>
          <w:rFonts w:ascii="Times" w:eastAsia="바탕" w:hAnsi="Times"/>
          <w:color w:val="000000"/>
          <w:szCs w:val="24"/>
          <w:lang w:eastAsia="x-none"/>
        </w:rPr>
        <w:t xml:space="preserve"> [6].</w:t>
      </w:r>
      <w:r w:rsidR="00262AB6">
        <w:rPr>
          <w:rFonts w:ascii="Times" w:eastAsia="바탕" w:hAnsi="Times"/>
          <w:color w:val="000000"/>
          <w:szCs w:val="24"/>
          <w:lang w:val="en-US" w:eastAsia="zh-CN"/>
        </w:rPr>
        <w:t xml:space="preserve"> </w:t>
      </w:r>
      <w:r w:rsidR="007D4EEC">
        <w:rPr>
          <w:rFonts w:eastAsia="맑은 고딕"/>
          <w:lang w:eastAsia="ko-KR"/>
        </w:rPr>
        <w:t xml:space="preserve">Therefore, </w:t>
      </w:r>
      <w:bookmarkStart w:id="6" w:name="_Hlk197694810"/>
      <w:r w:rsidR="00D65283">
        <w:rPr>
          <w:rFonts w:eastAsia="맑은 고딕"/>
          <w:lang w:eastAsia="ko-KR"/>
        </w:rPr>
        <w:t xml:space="preserve">RAN4 time mask including switching location for both Tx and Rx </w:t>
      </w:r>
      <w:r w:rsidR="00CB6344">
        <w:rPr>
          <w:rFonts w:eastAsia="맑은 고딕"/>
          <w:lang w:eastAsia="ko-KR"/>
        </w:rPr>
        <w:t xml:space="preserve">can be determined later after RAN1 makes a clear decision on </w:t>
      </w:r>
      <w:r w:rsidR="00D65283">
        <w:rPr>
          <w:rFonts w:eastAsia="맑은 고딕"/>
          <w:lang w:eastAsia="ko-KR"/>
        </w:rPr>
        <w:t xml:space="preserve">the latter case, </w:t>
      </w:r>
      <w:r w:rsidR="00D65283" w:rsidRPr="00CB6344">
        <w:rPr>
          <w:rFonts w:ascii="Times" w:eastAsia="바탕" w:hAnsi="Times"/>
          <w:color w:val="000000"/>
          <w:szCs w:val="24"/>
          <w:lang w:eastAsia="x-none"/>
        </w:rPr>
        <w:t>switching from FDD carrier to SDL carrier</w:t>
      </w:r>
      <w:r w:rsidR="00D65283">
        <w:rPr>
          <w:rFonts w:ascii="Times" w:eastAsia="바탕" w:hAnsi="Times"/>
          <w:color w:val="000000"/>
          <w:szCs w:val="24"/>
          <w:lang w:eastAsia="x-none"/>
        </w:rPr>
        <w:t>.</w:t>
      </w:r>
      <w:bookmarkEnd w:id="6"/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8642"/>
      </w:tblGrid>
      <w:tr w:rsidR="00CB6344" w14:paraId="502EDC92" w14:textId="77777777" w:rsidTr="00CB6344">
        <w:trPr>
          <w:jc w:val="center"/>
        </w:trPr>
        <w:tc>
          <w:tcPr>
            <w:tcW w:w="8642" w:type="dxa"/>
          </w:tcPr>
          <w:p w14:paraId="49AC4EC9" w14:textId="77777777" w:rsidR="00CB6344" w:rsidRPr="00CB6344" w:rsidRDefault="00CB6344" w:rsidP="00CB6344">
            <w:pPr>
              <w:spacing w:after="0" w:line="240" w:lineRule="auto"/>
              <w:jc w:val="left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CB6344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725744D1" w14:textId="77777777" w:rsidR="00CB6344" w:rsidRPr="00CB6344" w:rsidRDefault="00CB6344" w:rsidP="00CB6344">
            <w:pPr>
              <w:spacing w:after="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</w:rPr>
            </w:pPr>
            <w:r w:rsidRPr="00CB6344">
              <w:rPr>
                <w:rFonts w:ascii="Times" w:eastAsia="바탕" w:hAnsi="Times"/>
                <w:color w:val="000000"/>
                <w:szCs w:val="24"/>
              </w:rPr>
              <w:t xml:space="preserve">For RRC configuration of semi-static switching pattern in Rel-19 low NR band carrier aggregation via switching, regarding the location of the switching gap, </w:t>
            </w:r>
          </w:p>
          <w:p w14:paraId="18F7F0ED" w14:textId="77777777" w:rsidR="00CB6344" w:rsidRPr="00CB6344" w:rsidRDefault="00CB6344" w:rsidP="00CB6344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CB6344">
              <w:rPr>
                <w:rFonts w:ascii="Times" w:eastAsia="바탕" w:hAnsi="Times"/>
                <w:color w:val="000000"/>
                <w:szCs w:val="24"/>
                <w:lang w:val="en-US" w:eastAsia="zh-CN"/>
              </w:rPr>
              <w:t>For switching from SDL carrier to FDD carrier, the switching gap is always assumed at the “switch from” carrier, i.e., SDL carrier.</w:t>
            </w:r>
          </w:p>
          <w:p w14:paraId="7AE27642" w14:textId="77777777" w:rsidR="00CB6344" w:rsidRPr="00CB6344" w:rsidRDefault="00CB6344" w:rsidP="00CB6344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CB6344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For switching from FDD carrier to SDL carrier, downselect one of the following solutions </w:t>
            </w:r>
          </w:p>
          <w:p w14:paraId="5CDFAABA" w14:textId="77777777" w:rsidR="00CB6344" w:rsidRPr="00CB6344" w:rsidRDefault="00CB6344" w:rsidP="00CB6344">
            <w:pPr>
              <w:numPr>
                <w:ilvl w:val="1"/>
                <w:numId w:val="8"/>
              </w:numPr>
              <w:spacing w:after="12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CB6344">
              <w:rPr>
                <w:rFonts w:ascii="Times" w:eastAsia="바탕" w:hAnsi="Times"/>
                <w:color w:val="000000"/>
                <w:szCs w:val="24"/>
                <w:lang w:eastAsia="x-none"/>
              </w:rPr>
              <w:t>Alt 1: Switching gap is always assumed at the “switch from” carrier, i.e., FDD carrier</w:t>
            </w:r>
          </w:p>
          <w:p w14:paraId="0BA57904" w14:textId="77777777" w:rsidR="00CB6344" w:rsidRPr="00CB6344" w:rsidRDefault="00CB6344" w:rsidP="00CB6344">
            <w:pPr>
              <w:numPr>
                <w:ilvl w:val="1"/>
                <w:numId w:val="8"/>
              </w:numPr>
              <w:spacing w:after="12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CB6344">
              <w:rPr>
                <w:rFonts w:ascii="Times" w:eastAsia="바탕" w:hAnsi="Times"/>
                <w:color w:val="000000"/>
                <w:szCs w:val="24"/>
                <w:lang w:eastAsia="x-none"/>
              </w:rPr>
              <w:t>Alt 2: NW configures whether the switching gap is at the FDD carrier or SDL carrier</w:t>
            </w:r>
          </w:p>
          <w:p w14:paraId="00B23884" w14:textId="57B96DD3" w:rsidR="00CB6344" w:rsidRPr="00CB6344" w:rsidRDefault="00CB6344" w:rsidP="00CB6344">
            <w:pPr>
              <w:numPr>
                <w:ilvl w:val="1"/>
                <w:numId w:val="8"/>
              </w:numPr>
              <w:spacing w:after="120" w:line="240" w:lineRule="auto"/>
              <w:contextualSpacing/>
              <w:jc w:val="left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CB6344">
              <w:rPr>
                <w:rFonts w:ascii="Times" w:eastAsia="바탕" w:hAnsi="Times"/>
                <w:color w:val="000000"/>
                <w:szCs w:val="24"/>
                <w:lang w:eastAsia="x-none"/>
              </w:rPr>
              <w:t>Alt 3: Switching gap is always assumed at the SDL carrier</w:t>
            </w:r>
          </w:p>
        </w:tc>
      </w:tr>
    </w:tbl>
    <w:p w14:paraId="090A20D7" w14:textId="77777777" w:rsidR="00CB6344" w:rsidRPr="00CB6344" w:rsidRDefault="00CB6344" w:rsidP="003B204F">
      <w:pPr>
        <w:jc w:val="left"/>
        <w:rPr>
          <w:rFonts w:eastAsia="맑은 고딕"/>
          <w:lang w:eastAsia="ko-KR"/>
        </w:rPr>
      </w:pPr>
    </w:p>
    <w:p w14:paraId="1A21CA07" w14:textId="38E8E67B" w:rsidR="005E6D0C" w:rsidRPr="009E2535" w:rsidRDefault="005E6D0C" w:rsidP="003B204F">
      <w:pPr>
        <w:jc w:val="left"/>
        <w:rPr>
          <w:rFonts w:eastAsia="맑은 고딕"/>
          <w:b/>
          <w:bCs/>
          <w:lang w:eastAsia="ko-KR"/>
        </w:rPr>
      </w:pPr>
      <w:r w:rsidRPr="009E2535">
        <w:rPr>
          <w:rFonts w:eastAsia="맑은 고딕"/>
          <w:b/>
          <w:bCs/>
          <w:lang w:eastAsia="ko-KR"/>
        </w:rPr>
        <w:t>Observation</w:t>
      </w:r>
      <w:r w:rsidR="009E2535" w:rsidRPr="009E2535">
        <w:rPr>
          <w:rFonts w:eastAsia="맑은 고딕"/>
          <w:b/>
          <w:bCs/>
          <w:lang w:eastAsia="ko-KR"/>
        </w:rPr>
        <w:t xml:space="preserve"> 6</w:t>
      </w:r>
      <w:r w:rsidRPr="009E2535">
        <w:rPr>
          <w:rFonts w:eastAsia="맑은 고딕"/>
          <w:b/>
          <w:bCs/>
          <w:lang w:eastAsia="ko-KR"/>
        </w:rPr>
        <w:t>:</w:t>
      </w:r>
      <w:r w:rsidRPr="009E2535">
        <w:rPr>
          <w:rFonts w:eastAsia="맑은 고딕"/>
          <w:b/>
          <w:bCs/>
          <w:lang w:eastAsia="ko-KR"/>
        </w:rPr>
        <w:tab/>
      </w:r>
      <w:r w:rsidR="002F544B" w:rsidRPr="009E2535">
        <w:rPr>
          <w:rFonts w:eastAsia="맑은 고딕"/>
          <w:b/>
          <w:bCs/>
          <w:lang w:eastAsia="ko-KR"/>
        </w:rPr>
        <w:t xml:space="preserve">Tx on-off time mask for the LB-LB switching should be based on the legacy on-off time mask as much as possible </w:t>
      </w:r>
      <w:r w:rsidR="009E2535" w:rsidRPr="009E2535">
        <w:rPr>
          <w:rFonts w:eastAsia="맑은 고딕"/>
          <w:b/>
          <w:bCs/>
          <w:lang w:eastAsia="ko-KR"/>
        </w:rPr>
        <w:t xml:space="preserve">which is </w:t>
      </w:r>
      <w:r w:rsidR="002F544B" w:rsidRPr="009E2535">
        <w:rPr>
          <w:rFonts w:eastAsia="맑은 고딕"/>
          <w:b/>
          <w:bCs/>
          <w:lang w:eastAsia="ko-KR"/>
        </w:rPr>
        <w:t>defined in clause 6.3.3.2 of TS 38.101-1</w:t>
      </w:r>
      <w:r w:rsidR="009E2535">
        <w:rPr>
          <w:rFonts w:eastAsia="맑은 고딕"/>
          <w:b/>
          <w:bCs/>
          <w:lang w:eastAsia="ko-KR"/>
        </w:rPr>
        <w:t>.</w:t>
      </w:r>
    </w:p>
    <w:p w14:paraId="420E724F" w14:textId="3A91D4ED" w:rsidR="009E2535" w:rsidRDefault="009E2535" w:rsidP="009E2535">
      <w:pPr>
        <w:jc w:val="left"/>
        <w:rPr>
          <w:rFonts w:eastAsia="맑은 고딕"/>
          <w:b/>
          <w:bCs/>
          <w:lang w:eastAsia="ko-KR"/>
        </w:rPr>
      </w:pPr>
      <w:r w:rsidRPr="009E2535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7</w:t>
      </w:r>
      <w:r w:rsidRPr="009E2535">
        <w:rPr>
          <w:rFonts w:eastAsia="맑은 고딕"/>
          <w:b/>
          <w:bCs/>
          <w:lang w:eastAsia="ko-KR"/>
        </w:rPr>
        <w:t>:</w:t>
      </w:r>
      <w:r w:rsidRPr="009E2535">
        <w:rPr>
          <w:rFonts w:eastAsia="맑은 고딕"/>
          <w:b/>
          <w:bCs/>
          <w:lang w:eastAsia="ko-KR"/>
        </w:rPr>
        <w:tab/>
        <w:t xml:space="preserve">Rx switching requirements </w:t>
      </w:r>
      <w:r>
        <w:rPr>
          <w:rFonts w:eastAsia="맑은 고딕"/>
          <w:b/>
          <w:bCs/>
          <w:lang w:eastAsia="ko-KR"/>
        </w:rPr>
        <w:t xml:space="preserve">are also required </w:t>
      </w:r>
      <w:r w:rsidRPr="009E2535">
        <w:rPr>
          <w:rFonts w:eastAsia="맑은 고딕"/>
          <w:b/>
          <w:bCs/>
          <w:lang w:eastAsia="ko-KR"/>
        </w:rPr>
        <w:t>to reflect where the Rx switching period occurs between FDD DL and SDL</w:t>
      </w:r>
      <w:r>
        <w:rPr>
          <w:rFonts w:eastAsia="맑은 고딕"/>
          <w:b/>
          <w:bCs/>
          <w:lang w:eastAsia="ko-KR"/>
        </w:rPr>
        <w:t>.</w:t>
      </w:r>
    </w:p>
    <w:p w14:paraId="07A264DD" w14:textId="079BD561" w:rsidR="009E2535" w:rsidRDefault="009E2535" w:rsidP="009E2535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O</w:t>
      </w:r>
      <w:r>
        <w:rPr>
          <w:rFonts w:eastAsia="맑은 고딕"/>
          <w:b/>
          <w:bCs/>
          <w:lang w:eastAsia="ko-KR"/>
        </w:rPr>
        <w:t>bservation 8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EF0AE0" w:rsidRPr="00EF0AE0">
        <w:rPr>
          <w:rFonts w:eastAsia="맑은 고딕"/>
          <w:b/>
          <w:bCs/>
          <w:lang w:eastAsia="ko-KR"/>
        </w:rPr>
        <w:t xml:space="preserve">RAN1 has agreed </w:t>
      </w:r>
      <w:r w:rsidR="00EF0AE0">
        <w:rPr>
          <w:rFonts w:eastAsia="맑은 고딕"/>
          <w:b/>
          <w:bCs/>
          <w:lang w:eastAsia="ko-KR"/>
        </w:rPr>
        <w:t xml:space="preserve">that </w:t>
      </w:r>
      <w:r w:rsidR="00EF0AE0" w:rsidRPr="00EF0AE0">
        <w:rPr>
          <w:rFonts w:eastAsia="맑은 고딕"/>
          <w:b/>
          <w:bCs/>
          <w:lang w:eastAsia="ko-KR"/>
        </w:rPr>
        <w:t xml:space="preserve">the switching gap </w:t>
      </w:r>
      <w:r w:rsidR="00EF0AE0">
        <w:rPr>
          <w:rFonts w:eastAsia="맑은 고딕"/>
          <w:b/>
          <w:bCs/>
          <w:lang w:eastAsia="ko-KR"/>
        </w:rPr>
        <w:t xml:space="preserve">location </w:t>
      </w:r>
      <w:r w:rsidR="00EF0AE0" w:rsidRPr="00EF0AE0">
        <w:rPr>
          <w:rFonts w:eastAsia="맑은 고딕"/>
          <w:b/>
          <w:bCs/>
          <w:lang w:eastAsia="ko-KR"/>
        </w:rPr>
        <w:t>for switching from SDL carrier to FDD carrier</w:t>
      </w:r>
      <w:r w:rsidR="00EF0AE0">
        <w:rPr>
          <w:rFonts w:eastAsia="맑은 고딕"/>
          <w:b/>
          <w:bCs/>
          <w:lang w:eastAsia="ko-KR"/>
        </w:rPr>
        <w:t xml:space="preserve">, but still open for </w:t>
      </w:r>
      <w:r w:rsidR="00EF0AE0" w:rsidRPr="00EF0AE0">
        <w:rPr>
          <w:rFonts w:eastAsia="맑은 고딕"/>
          <w:b/>
          <w:bCs/>
          <w:lang w:eastAsia="ko-KR"/>
        </w:rPr>
        <w:t>the other switching from FDD carrier to SDL carrier.</w:t>
      </w:r>
    </w:p>
    <w:p w14:paraId="40E8A215" w14:textId="747857C7" w:rsidR="009E2535" w:rsidRPr="009E2535" w:rsidRDefault="009E2535" w:rsidP="009E2535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 w:rsidR="001967CD">
        <w:rPr>
          <w:rFonts w:eastAsia="맑은 고딕" w:hint="eastAsia"/>
          <w:b/>
          <w:bCs/>
          <w:lang w:eastAsia="ko-KR"/>
        </w:rPr>
        <w:t>2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EF0AE0" w:rsidRPr="00EF0AE0">
        <w:rPr>
          <w:rFonts w:eastAsia="맑은 고딕"/>
          <w:b/>
          <w:bCs/>
          <w:lang w:eastAsia="ko-KR"/>
        </w:rPr>
        <w:t>RAN4 time mask including switching location for both Tx and Rx the switching location can be determined later for both Tx and Rx after RAN1 makes a clear decision on the latter case, switching from FDD carrier to SDL carrier.</w:t>
      </w:r>
    </w:p>
    <w:p w14:paraId="7076CAC0" w14:textId="5A015516" w:rsidR="00264512" w:rsidRPr="009E2535" w:rsidRDefault="009E2535" w:rsidP="009E2535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2</w:t>
      </w:r>
      <w:r>
        <w:rPr>
          <w:rFonts w:eastAsia="맑은 고딕"/>
          <w:lang w:eastAsia="ko-KR"/>
        </w:rPr>
        <w:t>.4</w:t>
      </w:r>
      <w:r>
        <w:rPr>
          <w:rFonts w:eastAsia="맑은 고딕"/>
          <w:lang w:eastAsia="ko-KR"/>
        </w:rPr>
        <w:tab/>
        <w:t>Testability</w:t>
      </w:r>
    </w:p>
    <w:p w14:paraId="3A05E6EE" w14:textId="08FFB5A3" w:rsidR="001C3905" w:rsidRDefault="00AC2815" w:rsidP="001C390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top of switching period and location from UE Rx side, the testability of Rx switching </w:t>
      </w:r>
      <w:r w:rsidR="009E2535">
        <w:rPr>
          <w:rFonts w:eastAsia="맑은 고딕"/>
          <w:lang w:eastAsia="ko-KR"/>
        </w:rPr>
        <w:t>could be another issue if it could be captured in TS 38.101-1 clause 7. S</w:t>
      </w:r>
      <w:r w:rsidR="00BB7397" w:rsidRPr="00BB7397">
        <w:rPr>
          <w:rFonts w:eastAsia="맑은 고딕"/>
          <w:lang w:eastAsia="ko-KR"/>
        </w:rPr>
        <w:t xml:space="preserve">ince the </w:t>
      </w:r>
      <w:r w:rsidR="001C3905">
        <w:rPr>
          <w:rFonts w:eastAsia="맑은 고딕"/>
          <w:lang w:eastAsia="ko-KR"/>
        </w:rPr>
        <w:t xml:space="preserve">switching </w:t>
      </w:r>
      <w:r w:rsidR="00112D03">
        <w:rPr>
          <w:rFonts w:eastAsia="맑은 고딕"/>
          <w:lang w:eastAsia="ko-KR"/>
        </w:rPr>
        <w:t>to/from</w:t>
      </w:r>
      <w:r w:rsidR="001C3905">
        <w:rPr>
          <w:rFonts w:eastAsia="맑은 고딕"/>
          <w:lang w:eastAsia="ko-KR"/>
        </w:rPr>
        <w:t xml:space="preserve"> SDL band does not </w:t>
      </w:r>
      <w:r w:rsidR="00BB7397" w:rsidRPr="00BB7397">
        <w:rPr>
          <w:rFonts w:eastAsia="맑은 고딕"/>
          <w:lang w:eastAsia="ko-KR"/>
        </w:rPr>
        <w:t>have any Tx</w:t>
      </w:r>
      <w:r w:rsidR="00112D03">
        <w:rPr>
          <w:rFonts w:eastAsia="맑은 고딕"/>
          <w:lang w:eastAsia="ko-KR"/>
        </w:rPr>
        <w:t>, it would be not the case</w:t>
      </w:r>
      <w:r w:rsidR="001C3905">
        <w:rPr>
          <w:rFonts w:eastAsia="맑은 고딕"/>
          <w:lang w:eastAsia="ko-KR"/>
        </w:rPr>
        <w:t xml:space="preserve"> to measure </w:t>
      </w:r>
      <w:r w:rsidR="00112D03">
        <w:rPr>
          <w:rFonts w:eastAsia="맑은 고딕"/>
          <w:lang w:eastAsia="ko-KR"/>
        </w:rPr>
        <w:t xml:space="preserve">the switching operation unlike </w:t>
      </w:r>
      <w:r w:rsidR="001C3905">
        <w:rPr>
          <w:rFonts w:eastAsia="맑은 고딕"/>
          <w:lang w:eastAsia="ko-KR"/>
        </w:rPr>
        <w:t>other RF requirements</w:t>
      </w:r>
      <w:r w:rsidR="00112D03">
        <w:rPr>
          <w:rFonts w:eastAsia="맑은 고딕"/>
          <w:lang w:eastAsia="ko-KR"/>
        </w:rPr>
        <w:t xml:space="preserve"> on top of </w:t>
      </w:r>
      <w:r w:rsidR="00112D03" w:rsidRPr="009E3525">
        <w:t>Tx on-off time mask requirements</w:t>
      </w:r>
      <w:r w:rsidR="00112D03">
        <w:rPr>
          <w:rFonts w:eastAsia="맑은 고딕"/>
          <w:lang w:eastAsia="ko-KR"/>
        </w:rPr>
        <w:t>.</w:t>
      </w:r>
    </w:p>
    <w:p w14:paraId="0B4C3F6F" w14:textId="7291535F" w:rsidR="00BB7397" w:rsidRDefault="001C3905" w:rsidP="001C390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</w:t>
      </w:r>
      <w:r w:rsidR="00112D03">
        <w:rPr>
          <w:rFonts w:eastAsia="맑은 고딕"/>
          <w:lang w:eastAsia="ko-KR"/>
        </w:rPr>
        <w:t xml:space="preserve">candidate </w:t>
      </w:r>
      <w:r>
        <w:rPr>
          <w:rFonts w:eastAsia="맑은 고딕"/>
          <w:lang w:eastAsia="ko-KR"/>
        </w:rPr>
        <w:t xml:space="preserve">method for the evaluation would be to </w:t>
      </w:r>
      <w:r w:rsidR="00BB7397" w:rsidRPr="00BB7397">
        <w:rPr>
          <w:rFonts w:eastAsia="맑은 고딕"/>
          <w:lang w:eastAsia="ko-KR"/>
        </w:rPr>
        <w:t xml:space="preserve">decouple </w:t>
      </w:r>
      <w:r w:rsidR="00112D03">
        <w:rPr>
          <w:rFonts w:eastAsia="맑은 고딕"/>
          <w:lang w:eastAsia="ko-KR"/>
        </w:rPr>
        <w:t xml:space="preserve">Tx and Rx </w:t>
      </w:r>
      <w:r w:rsidR="00BB7397" w:rsidRPr="00BB7397">
        <w:rPr>
          <w:rFonts w:eastAsia="맑은 고딕"/>
          <w:lang w:eastAsia="ko-KR"/>
        </w:rPr>
        <w:t xml:space="preserve">requirements. </w:t>
      </w:r>
      <w:r w:rsidR="00112D03">
        <w:rPr>
          <w:rFonts w:eastAsia="맑은 고딕"/>
          <w:lang w:eastAsia="ko-KR"/>
        </w:rPr>
        <w:t xml:space="preserve">For example, </w:t>
      </w:r>
      <w:r w:rsidR="00BB7397" w:rsidRPr="00BB7397">
        <w:rPr>
          <w:rFonts w:eastAsia="맑은 고딕"/>
          <w:lang w:eastAsia="ko-KR"/>
        </w:rPr>
        <w:t>Tx requirements can be defined as time mask</w:t>
      </w:r>
      <w:r>
        <w:rPr>
          <w:rFonts w:eastAsia="맑은 고딕"/>
          <w:lang w:eastAsia="ko-KR"/>
        </w:rPr>
        <w:t xml:space="preserve"> </w:t>
      </w:r>
      <w:r w:rsidR="00112D03">
        <w:rPr>
          <w:rFonts w:eastAsia="맑은 고딕"/>
          <w:lang w:eastAsia="ko-KR"/>
        </w:rPr>
        <w:t xml:space="preserve">for evaluation </w:t>
      </w:r>
      <w:r>
        <w:rPr>
          <w:rFonts w:eastAsia="맑은 고딕"/>
          <w:lang w:eastAsia="ko-KR"/>
        </w:rPr>
        <w:t>as the legacy Tx switching</w:t>
      </w:r>
      <w:r w:rsidR="00112D03">
        <w:rPr>
          <w:rFonts w:eastAsia="맑은 고딕"/>
          <w:lang w:eastAsia="ko-KR"/>
        </w:rPr>
        <w:t xml:space="preserve">. Meanwhile, </w:t>
      </w:r>
      <w:r w:rsidR="00BB7397" w:rsidRPr="00BB7397">
        <w:rPr>
          <w:rFonts w:eastAsia="맑은 고딕"/>
          <w:lang w:eastAsia="ko-KR"/>
        </w:rPr>
        <w:t xml:space="preserve">RRM requirements can </w:t>
      </w:r>
      <w:r w:rsidR="00620697">
        <w:rPr>
          <w:rFonts w:eastAsia="맑은 고딕"/>
          <w:lang w:eastAsia="ko-KR"/>
        </w:rPr>
        <w:t xml:space="preserve">be used to </w:t>
      </w:r>
      <w:r w:rsidR="00BB7397" w:rsidRPr="00BB7397">
        <w:rPr>
          <w:rFonts w:eastAsia="맑은 고딕"/>
          <w:lang w:eastAsia="ko-KR"/>
        </w:rPr>
        <w:t>verify the interruptions for both DL and UL</w:t>
      </w:r>
      <w:r w:rsidR="00112D03">
        <w:rPr>
          <w:rFonts w:eastAsia="맑은 고딕"/>
          <w:lang w:eastAsia="ko-KR"/>
        </w:rPr>
        <w:t xml:space="preserve">, which can </w:t>
      </w:r>
      <w:r w:rsidR="00620697">
        <w:rPr>
          <w:rFonts w:eastAsia="맑은 고딕"/>
          <w:lang w:eastAsia="ko-KR"/>
        </w:rPr>
        <w:t xml:space="preserve">be </w:t>
      </w:r>
      <w:r w:rsidR="00112D03">
        <w:rPr>
          <w:rFonts w:eastAsia="맑은 고딕"/>
          <w:lang w:eastAsia="ko-KR"/>
        </w:rPr>
        <w:t xml:space="preserve">tested </w:t>
      </w:r>
      <w:r w:rsidR="00112D03" w:rsidRPr="00233918">
        <w:rPr>
          <w:rFonts w:eastAsia="맑은 고딕"/>
          <w:lang w:eastAsia="ko-KR"/>
        </w:rPr>
        <w:t>such as L1/L3/SCell activations</w:t>
      </w:r>
      <w:r w:rsidR="00233918">
        <w:rPr>
          <w:rFonts w:eastAsia="맑은 고딕"/>
          <w:lang w:eastAsia="ko-KR"/>
        </w:rPr>
        <w:t xml:space="preserve"> </w:t>
      </w:r>
      <w:r w:rsidR="004E5F7D">
        <w:rPr>
          <w:rFonts w:eastAsia="맑은 고딕"/>
          <w:lang w:eastAsia="ko-KR"/>
        </w:rPr>
        <w:t xml:space="preserve">if they are defined by RRM specification </w:t>
      </w:r>
      <w:r w:rsidR="00233918">
        <w:rPr>
          <w:rFonts w:eastAsia="맑은 고딕"/>
          <w:lang w:eastAsia="ko-KR"/>
        </w:rPr>
        <w:t xml:space="preserve">as </w:t>
      </w:r>
      <w:r w:rsidR="00112D03">
        <w:rPr>
          <w:rFonts w:eastAsia="맑은 고딕"/>
          <w:lang w:eastAsia="ko-KR"/>
        </w:rPr>
        <w:t xml:space="preserve">discussed </w:t>
      </w:r>
      <w:r w:rsidR="00233918">
        <w:rPr>
          <w:rFonts w:eastAsia="맑은 고딕"/>
          <w:lang w:eastAsia="ko-KR"/>
        </w:rPr>
        <w:t>in [</w:t>
      </w:r>
      <w:r w:rsidR="004E5F7D">
        <w:rPr>
          <w:rFonts w:eastAsia="맑은 고딕"/>
          <w:lang w:eastAsia="ko-KR"/>
        </w:rPr>
        <w:t>7</w:t>
      </w:r>
      <w:r w:rsidR="00233918">
        <w:rPr>
          <w:rFonts w:eastAsia="맑은 고딕"/>
          <w:lang w:eastAsia="ko-KR"/>
        </w:rPr>
        <w:t>]</w:t>
      </w:r>
      <w:r w:rsidR="00112D03">
        <w:rPr>
          <w:rFonts w:eastAsia="맑은 고딕"/>
          <w:lang w:eastAsia="ko-KR"/>
        </w:rPr>
        <w:t xml:space="preserve"> below</w:t>
      </w:r>
      <w:r w:rsidR="00233918"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8642"/>
      </w:tblGrid>
      <w:tr w:rsidR="00620697" w:rsidRPr="00620697" w14:paraId="0094E89C" w14:textId="77777777" w:rsidTr="003D17EE">
        <w:trPr>
          <w:jc w:val="center"/>
        </w:trPr>
        <w:tc>
          <w:tcPr>
            <w:tcW w:w="8642" w:type="dxa"/>
          </w:tcPr>
          <w:p w14:paraId="4513EF5C" w14:textId="77777777" w:rsidR="00620697" w:rsidRPr="00620697" w:rsidRDefault="00620697" w:rsidP="00620697">
            <w:pPr>
              <w:pStyle w:val="3"/>
              <w:rPr>
                <w:b/>
                <w:bCs/>
                <w:sz w:val="20"/>
                <w:szCs w:val="20"/>
                <w:lang w:val="en-US"/>
              </w:rPr>
            </w:pPr>
            <w:r w:rsidRPr="00620697">
              <w:rPr>
                <w:b/>
                <w:bCs/>
                <w:sz w:val="20"/>
                <w:szCs w:val="20"/>
                <w:lang w:val="en-US"/>
              </w:rPr>
              <w:t>Issue 1-3: SDL SCell related requirement</w:t>
            </w:r>
          </w:p>
          <w:p w14:paraId="28D272E4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620697">
              <w:rPr>
                <w:b/>
                <w:sz w:val="18"/>
                <w:szCs w:val="18"/>
                <w:u w:val="single"/>
                <w:lang w:eastAsia="ko-KR"/>
              </w:rPr>
              <w:t>Issue 1-3-1: Activated SDL SCell L3 measurement and corresponding interruption</w:t>
            </w:r>
          </w:p>
          <w:p w14:paraId="6CFF4166" w14:textId="77777777" w:rsidR="00620697" w:rsidRPr="00620697" w:rsidRDefault="00620697" w:rsidP="00620697">
            <w:pPr>
              <w:spacing w:after="120"/>
              <w:rPr>
                <w:rFonts w:eastAsia="SimSun"/>
                <w:bCs/>
                <w:sz w:val="18"/>
                <w:szCs w:val="18"/>
              </w:rPr>
            </w:pPr>
            <w:r w:rsidRPr="00620697">
              <w:rPr>
                <w:rFonts w:eastAsia="SimSun"/>
                <w:bCs/>
                <w:sz w:val="18"/>
                <w:szCs w:val="18"/>
              </w:rPr>
              <w:t xml:space="preserve">Continue discussion in next meeting. Options of this meeting are captured in topic summary </w:t>
            </w:r>
            <w:r w:rsidRPr="00620697">
              <w:rPr>
                <w:rFonts w:cs="Arial"/>
                <w:sz w:val="18"/>
                <w:szCs w:val="18"/>
              </w:rPr>
              <w:t>R4-2503614</w:t>
            </w:r>
            <w:r w:rsidRPr="00620697">
              <w:rPr>
                <w:rFonts w:eastAsia="SimSun"/>
                <w:bCs/>
                <w:sz w:val="18"/>
                <w:szCs w:val="18"/>
              </w:rPr>
              <w:t>.</w:t>
            </w:r>
          </w:p>
          <w:p w14:paraId="177CC9C9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</w:p>
          <w:p w14:paraId="2955F4DE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620697">
              <w:rPr>
                <w:b/>
                <w:sz w:val="18"/>
                <w:szCs w:val="18"/>
                <w:u w:val="single"/>
                <w:lang w:eastAsia="ko-KR"/>
              </w:rPr>
              <w:t>Issue 1-3-2: Deactivated SDL SCell measurement and corresponding interruption</w:t>
            </w:r>
          </w:p>
          <w:p w14:paraId="619FC21C" w14:textId="77777777" w:rsidR="00620697" w:rsidRPr="00620697" w:rsidRDefault="00620697" w:rsidP="00620697">
            <w:pPr>
              <w:spacing w:after="120"/>
              <w:rPr>
                <w:rFonts w:eastAsia="SimSun"/>
                <w:bCs/>
                <w:sz w:val="18"/>
                <w:szCs w:val="18"/>
              </w:rPr>
            </w:pPr>
            <w:r w:rsidRPr="00620697">
              <w:rPr>
                <w:rFonts w:eastAsia="SimSun"/>
                <w:bCs/>
                <w:sz w:val="18"/>
                <w:szCs w:val="18"/>
              </w:rPr>
              <w:t xml:space="preserve">Continue discussion in next meeting. Options of this meeting are captured in topic summary </w:t>
            </w:r>
            <w:r w:rsidRPr="00620697">
              <w:rPr>
                <w:rFonts w:cs="Arial"/>
                <w:sz w:val="18"/>
                <w:szCs w:val="18"/>
              </w:rPr>
              <w:t>R4-2503614</w:t>
            </w:r>
            <w:r w:rsidRPr="00620697">
              <w:rPr>
                <w:rFonts w:eastAsia="SimSun"/>
                <w:bCs/>
                <w:sz w:val="18"/>
                <w:szCs w:val="18"/>
              </w:rPr>
              <w:t>.</w:t>
            </w:r>
          </w:p>
          <w:p w14:paraId="53BD7890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</w:p>
          <w:p w14:paraId="26C71F08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620697">
              <w:rPr>
                <w:b/>
                <w:sz w:val="18"/>
                <w:szCs w:val="18"/>
                <w:u w:val="single"/>
                <w:lang w:eastAsia="ko-KR"/>
              </w:rPr>
              <w:t>Issue 1-3-3: SDL SCell activation/deactivation</w:t>
            </w:r>
          </w:p>
          <w:p w14:paraId="3FFE2CE7" w14:textId="77777777" w:rsidR="00620697" w:rsidRPr="00620697" w:rsidRDefault="00620697" w:rsidP="00620697">
            <w:pPr>
              <w:spacing w:after="120"/>
              <w:rPr>
                <w:rFonts w:eastAsia="SimSun"/>
                <w:bCs/>
                <w:sz w:val="18"/>
                <w:szCs w:val="18"/>
              </w:rPr>
            </w:pPr>
            <w:r w:rsidRPr="00620697">
              <w:rPr>
                <w:rFonts w:eastAsia="SimSun"/>
                <w:bCs/>
                <w:sz w:val="18"/>
                <w:szCs w:val="18"/>
              </w:rPr>
              <w:t xml:space="preserve">Continue discussion in next meeting. Options of this meeting are captured in topic summary </w:t>
            </w:r>
            <w:r w:rsidRPr="00620697">
              <w:rPr>
                <w:rFonts w:cs="Arial"/>
                <w:sz w:val="18"/>
                <w:szCs w:val="18"/>
              </w:rPr>
              <w:t>R4-2503614</w:t>
            </w:r>
            <w:r w:rsidRPr="00620697">
              <w:rPr>
                <w:rFonts w:eastAsia="SimSun"/>
                <w:bCs/>
                <w:sz w:val="18"/>
                <w:szCs w:val="18"/>
              </w:rPr>
              <w:t>.</w:t>
            </w:r>
          </w:p>
          <w:p w14:paraId="41FBD5AE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</w:p>
          <w:p w14:paraId="7541540B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620697">
              <w:rPr>
                <w:b/>
                <w:sz w:val="18"/>
                <w:szCs w:val="18"/>
                <w:u w:val="single"/>
                <w:lang w:eastAsia="ko-KR"/>
              </w:rPr>
              <w:t xml:space="preserve">Issue 1-3-4: BFD/CBD, TCI state switch delay, PL-RS switch delay, L1-RSRP/SINR requirements for SDL SCell </w:t>
            </w:r>
          </w:p>
          <w:p w14:paraId="0F6E857D" w14:textId="77777777" w:rsidR="00620697" w:rsidRPr="00620697" w:rsidRDefault="00620697" w:rsidP="00620697">
            <w:pPr>
              <w:spacing w:after="120"/>
              <w:rPr>
                <w:rFonts w:eastAsia="SimSun"/>
                <w:bCs/>
                <w:sz w:val="18"/>
                <w:szCs w:val="18"/>
              </w:rPr>
            </w:pPr>
            <w:r w:rsidRPr="00620697">
              <w:rPr>
                <w:rFonts w:eastAsia="SimSun"/>
                <w:bCs/>
                <w:sz w:val="18"/>
                <w:szCs w:val="18"/>
              </w:rPr>
              <w:t xml:space="preserve">Continue discussion in next meeting. Options of this meeting are captured in topic summary </w:t>
            </w:r>
            <w:r w:rsidRPr="00620697">
              <w:rPr>
                <w:rFonts w:cs="Arial"/>
                <w:sz w:val="18"/>
                <w:szCs w:val="18"/>
              </w:rPr>
              <w:t>R4-2503614</w:t>
            </w:r>
            <w:r w:rsidRPr="00620697">
              <w:rPr>
                <w:rFonts w:eastAsia="SimSun"/>
                <w:bCs/>
                <w:sz w:val="18"/>
                <w:szCs w:val="18"/>
              </w:rPr>
              <w:t>.</w:t>
            </w:r>
          </w:p>
          <w:p w14:paraId="1E03B9D2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</w:p>
          <w:p w14:paraId="0FFC639E" w14:textId="77777777" w:rsidR="00620697" w:rsidRPr="00620697" w:rsidRDefault="00620697" w:rsidP="00620697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620697">
              <w:rPr>
                <w:b/>
                <w:sz w:val="18"/>
                <w:szCs w:val="18"/>
                <w:u w:val="single"/>
                <w:lang w:eastAsia="ko-KR"/>
              </w:rPr>
              <w:t xml:space="preserve">Issue 1-3-5: others for SDL SCell </w:t>
            </w:r>
          </w:p>
          <w:p w14:paraId="274E440A" w14:textId="494A30AD" w:rsidR="00233918" w:rsidRPr="00620697" w:rsidRDefault="00620697" w:rsidP="00620697">
            <w:pPr>
              <w:spacing w:after="120"/>
              <w:rPr>
                <w:rFonts w:ascii="Times" w:eastAsia="바탕" w:hAnsi="Times"/>
                <w:sz w:val="18"/>
                <w:szCs w:val="18"/>
                <w:lang w:val="en-US" w:eastAsia="zh-CN"/>
              </w:rPr>
            </w:pPr>
            <w:r w:rsidRPr="00620697">
              <w:rPr>
                <w:rFonts w:eastAsia="SimSun"/>
                <w:bCs/>
                <w:sz w:val="18"/>
                <w:szCs w:val="18"/>
              </w:rPr>
              <w:t xml:space="preserve">Continue discussion in next meeting. Options of this meeting are captured in topic summary </w:t>
            </w:r>
            <w:r w:rsidRPr="00620697">
              <w:rPr>
                <w:rFonts w:cs="Arial"/>
                <w:sz w:val="18"/>
                <w:szCs w:val="18"/>
              </w:rPr>
              <w:t>R4-2503614</w:t>
            </w:r>
            <w:r w:rsidRPr="00620697">
              <w:rPr>
                <w:rFonts w:eastAsia="SimSun"/>
                <w:bCs/>
                <w:sz w:val="18"/>
                <w:szCs w:val="18"/>
              </w:rPr>
              <w:t>.</w:t>
            </w:r>
          </w:p>
        </w:tc>
      </w:tr>
    </w:tbl>
    <w:p w14:paraId="091F8F19" w14:textId="77777777" w:rsidR="00233918" w:rsidRPr="00233918" w:rsidRDefault="00233918" w:rsidP="001C3905">
      <w:pPr>
        <w:jc w:val="left"/>
        <w:rPr>
          <w:rFonts w:eastAsia="맑은 고딕"/>
          <w:lang w:eastAsia="ko-KR"/>
        </w:rPr>
      </w:pPr>
    </w:p>
    <w:p w14:paraId="31866C82" w14:textId="5872EC02" w:rsidR="00620697" w:rsidRDefault="00620697" w:rsidP="00620697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O</w:t>
      </w:r>
      <w:r>
        <w:rPr>
          <w:rFonts w:eastAsia="맑은 고딕"/>
          <w:b/>
          <w:bCs/>
          <w:lang w:eastAsia="ko-KR"/>
        </w:rPr>
        <w:t>bservation 9:</w:t>
      </w:r>
      <w:r>
        <w:rPr>
          <w:rFonts w:eastAsia="맑은 고딕"/>
          <w:b/>
          <w:bCs/>
          <w:lang w:eastAsia="ko-KR"/>
        </w:rPr>
        <w:tab/>
        <w:t>Rx switching time mask requirement can be defined in UE RF specification clause 7.</w:t>
      </w:r>
    </w:p>
    <w:p w14:paraId="07A70E92" w14:textId="03D97CAD" w:rsidR="00620697" w:rsidRDefault="00620697" w:rsidP="00620697">
      <w:pPr>
        <w:jc w:val="left"/>
        <w:rPr>
          <w:rFonts w:eastAsia="맑은 고딕"/>
          <w:b/>
          <w:bCs/>
          <w:lang w:eastAsia="ko-KR"/>
        </w:rPr>
      </w:pPr>
      <w:r w:rsidRPr="009E2535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10</w:t>
      </w:r>
      <w:r w:rsidRPr="009E2535">
        <w:rPr>
          <w:rFonts w:eastAsia="맑은 고딕"/>
          <w:b/>
          <w:bCs/>
          <w:lang w:eastAsia="ko-KR"/>
        </w:rPr>
        <w:t>:</w:t>
      </w:r>
      <w:r w:rsidRPr="009E2535">
        <w:rPr>
          <w:rFonts w:eastAsia="맑은 고딕"/>
          <w:b/>
          <w:bCs/>
          <w:lang w:eastAsia="ko-KR"/>
        </w:rPr>
        <w:tab/>
      </w:r>
      <w:r w:rsidRPr="00620697">
        <w:rPr>
          <w:rFonts w:eastAsia="맑은 고딕"/>
          <w:b/>
          <w:bCs/>
          <w:lang w:eastAsia="ko-KR"/>
        </w:rPr>
        <w:t xml:space="preserve">RRM requirements can </w:t>
      </w:r>
      <w:r>
        <w:rPr>
          <w:rFonts w:eastAsia="맑은 고딕"/>
          <w:b/>
          <w:bCs/>
          <w:lang w:eastAsia="ko-KR"/>
        </w:rPr>
        <w:t xml:space="preserve">be used to </w:t>
      </w:r>
      <w:r w:rsidRPr="00620697">
        <w:rPr>
          <w:rFonts w:eastAsia="맑은 고딕"/>
          <w:b/>
          <w:bCs/>
          <w:lang w:eastAsia="ko-KR"/>
        </w:rPr>
        <w:t xml:space="preserve">verify the interruptions for both DL and UL, which can be </w:t>
      </w:r>
      <w:r w:rsidRPr="00620697">
        <w:rPr>
          <w:rFonts w:eastAsia="맑은 고딕"/>
          <w:b/>
          <w:bCs/>
          <w:lang w:eastAsia="ko-KR"/>
        </w:rPr>
        <w:t>tested such as L1/L3/SCell activations</w:t>
      </w:r>
      <w:r>
        <w:rPr>
          <w:rFonts w:eastAsia="맑은 고딕"/>
          <w:b/>
          <w:bCs/>
          <w:lang w:eastAsia="ko-KR"/>
        </w:rPr>
        <w:t>.</w:t>
      </w:r>
    </w:p>
    <w:p w14:paraId="2C0C95E1" w14:textId="0621AF07" w:rsidR="00620697" w:rsidRPr="009E2535" w:rsidRDefault="00620697" w:rsidP="00620697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 w:rsidR="001967CD">
        <w:rPr>
          <w:rFonts w:eastAsia="맑은 고딕" w:hint="eastAsia"/>
          <w:b/>
          <w:bCs/>
          <w:lang w:eastAsia="ko-KR"/>
        </w:rPr>
        <w:t>3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9F4B70">
        <w:rPr>
          <w:rFonts w:eastAsia="맑은 고딕"/>
          <w:b/>
          <w:bCs/>
          <w:lang w:eastAsia="ko-KR"/>
        </w:rPr>
        <w:t xml:space="preserve">It is </w:t>
      </w:r>
      <w:r w:rsidR="004E5F7D">
        <w:rPr>
          <w:rFonts w:eastAsia="맑은 고딕"/>
          <w:b/>
          <w:bCs/>
          <w:lang w:eastAsia="ko-KR"/>
        </w:rPr>
        <w:t xml:space="preserve">recommended for RAN4 to evaluate Rx switching </w:t>
      </w:r>
      <w:r w:rsidR="009F4B70">
        <w:rPr>
          <w:rFonts w:eastAsia="맑은 고딕"/>
          <w:b/>
          <w:bCs/>
          <w:lang w:eastAsia="ko-KR"/>
        </w:rPr>
        <w:t xml:space="preserve">by </w:t>
      </w:r>
      <w:r w:rsidRPr="00620697">
        <w:rPr>
          <w:rFonts w:eastAsia="맑은 고딕"/>
          <w:b/>
          <w:bCs/>
          <w:lang w:eastAsia="ko-KR"/>
        </w:rPr>
        <w:t>decoupl</w:t>
      </w:r>
      <w:r w:rsidR="009F4B70">
        <w:rPr>
          <w:rFonts w:eastAsia="맑은 고딕"/>
          <w:b/>
          <w:bCs/>
          <w:lang w:eastAsia="ko-KR"/>
        </w:rPr>
        <w:t>ing</w:t>
      </w:r>
      <w:r w:rsidRPr="00620697">
        <w:rPr>
          <w:rFonts w:eastAsia="맑은 고딕"/>
          <w:b/>
          <w:bCs/>
          <w:lang w:eastAsia="ko-KR"/>
        </w:rPr>
        <w:t xml:space="preserve"> Tx and Rx requirements.</w:t>
      </w:r>
    </w:p>
    <w:p w14:paraId="2FE48129" w14:textId="71BB3CB0" w:rsidR="004D4AD9" w:rsidRDefault="00E97142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23522A4B" w14:textId="002A2612" w:rsidR="000F259D" w:rsidRPr="004D33B8" w:rsidRDefault="001D0CD7" w:rsidP="00D701CE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In this contribution, we provide </w:t>
      </w:r>
      <w:r w:rsidR="00C13D82" w:rsidRPr="00C13D82">
        <w:rPr>
          <w:rFonts w:eastAsia="맑은 고딕"/>
          <w:lang w:eastAsia="ko-KR"/>
        </w:rPr>
        <w:t>our views focusing on the UE RF aspects taking into account the WID assumption and discussion status across WGs</w:t>
      </w:r>
      <w:r>
        <w:rPr>
          <w:rFonts w:eastAsia="맑은 고딕"/>
          <w:lang w:eastAsia="ko-KR"/>
        </w:rPr>
        <w:t xml:space="preserve">. </w:t>
      </w:r>
      <w:r w:rsidR="00D701CE">
        <w:rPr>
          <w:rFonts w:eastAsia="맑은 고딕"/>
          <w:lang w:eastAsia="ko-KR"/>
        </w:rPr>
        <w:t>F</w:t>
      </w:r>
      <w:r w:rsidR="000F259D" w:rsidRPr="004D33B8">
        <w:rPr>
          <w:rFonts w:eastAsiaTheme="minorEastAsia"/>
          <w:lang w:eastAsia="zh-CN"/>
        </w:rPr>
        <w:t>ollowing observations and proposal</w:t>
      </w:r>
      <w:r w:rsidR="00D701CE">
        <w:rPr>
          <w:rFonts w:eastAsiaTheme="minorEastAsia"/>
          <w:lang w:eastAsia="zh-CN"/>
        </w:rPr>
        <w:t>s</w:t>
      </w:r>
      <w:r w:rsidR="000F259D" w:rsidRPr="004D33B8">
        <w:rPr>
          <w:rFonts w:eastAsiaTheme="minorEastAsia"/>
          <w:lang w:eastAsia="zh-CN"/>
        </w:rPr>
        <w:t xml:space="preserve"> were </w:t>
      </w:r>
      <w:r w:rsidR="00454800" w:rsidRPr="004D33B8">
        <w:rPr>
          <w:rFonts w:eastAsiaTheme="minorEastAsia"/>
          <w:lang w:eastAsia="zh-CN"/>
        </w:rPr>
        <w:t>derived</w:t>
      </w:r>
      <w:r w:rsidR="000F259D" w:rsidRPr="004D33B8">
        <w:rPr>
          <w:rFonts w:eastAsiaTheme="minorEastAsia"/>
          <w:lang w:eastAsia="zh-CN"/>
        </w:rPr>
        <w:t>.</w:t>
      </w:r>
    </w:p>
    <w:p w14:paraId="2DBB3C58" w14:textId="77777777" w:rsidR="001967CD" w:rsidRPr="007754AB" w:rsidRDefault="001967CD" w:rsidP="001967CD">
      <w:pPr>
        <w:jc w:val="left"/>
        <w:rPr>
          <w:rFonts w:eastAsia="맑은 고딕"/>
          <w:b/>
          <w:bCs/>
          <w:lang w:eastAsia="ko-KR"/>
        </w:rPr>
      </w:pPr>
      <w:r w:rsidRPr="007754AB">
        <w:rPr>
          <w:rFonts w:eastAsia="맑은 고딕" w:hint="eastAsia"/>
          <w:b/>
          <w:bCs/>
          <w:lang w:eastAsia="ko-KR"/>
        </w:rPr>
        <w:t>O</w:t>
      </w:r>
      <w:r w:rsidRPr="007754AB">
        <w:rPr>
          <w:rFonts w:eastAsia="맑은 고딕"/>
          <w:b/>
          <w:bCs/>
          <w:lang w:eastAsia="ko-KR"/>
        </w:rPr>
        <w:t>bservation 1:</w:t>
      </w:r>
      <w:r>
        <w:rPr>
          <w:rFonts w:eastAsia="맑은 고딕"/>
          <w:b/>
          <w:bCs/>
          <w:lang w:eastAsia="ko-KR"/>
        </w:rPr>
        <w:tab/>
      </w:r>
      <w:r w:rsidRPr="007754AB">
        <w:rPr>
          <w:rFonts w:eastAsia="맑은 고딕"/>
          <w:b/>
          <w:bCs/>
          <w:lang w:eastAsia="ko-KR"/>
        </w:rPr>
        <w:t xml:space="preserve">Switching scenario between LB-LB CA cases are limited to Case 1 and Case 2 with band n5 and n29, respectively, e.g., </w:t>
      </w:r>
      <w:r w:rsidRPr="007A601E">
        <w:rPr>
          <w:rFonts w:eastAsia="맑은 고딕"/>
          <w:b/>
          <w:bCs/>
          <w:lang w:eastAsia="ko-KR"/>
        </w:rPr>
        <w:t>CA_n5A-n29A, which serves as a single example band combination for this WI</w:t>
      </w:r>
      <w:r w:rsidRPr="007754AB">
        <w:rPr>
          <w:rFonts w:eastAsia="맑은 고딕"/>
          <w:b/>
          <w:bCs/>
          <w:lang w:eastAsia="ko-KR"/>
        </w:rPr>
        <w:t>.</w:t>
      </w:r>
    </w:p>
    <w:p w14:paraId="0306B4C5" w14:textId="77777777" w:rsidR="001967CD" w:rsidRPr="00657C5A" w:rsidRDefault="001967CD" w:rsidP="001967CD">
      <w:pPr>
        <w:jc w:val="left"/>
        <w:rPr>
          <w:rFonts w:eastAsia="맑은 고딕"/>
          <w:b/>
          <w:bCs/>
          <w:lang w:eastAsia="ko-KR"/>
        </w:rPr>
      </w:pPr>
      <w:r w:rsidRPr="00657C5A">
        <w:rPr>
          <w:rFonts w:eastAsia="맑은 고딕" w:hint="eastAsia"/>
          <w:b/>
          <w:bCs/>
          <w:lang w:eastAsia="ko-KR"/>
        </w:rPr>
        <w:t>O</w:t>
      </w:r>
      <w:r w:rsidRPr="00657C5A">
        <w:rPr>
          <w:rFonts w:eastAsia="맑은 고딕"/>
          <w:b/>
          <w:bCs/>
          <w:lang w:eastAsia="ko-KR"/>
        </w:rPr>
        <w:t>bservation 2:</w:t>
      </w:r>
      <w:r w:rsidRPr="00657C5A">
        <w:rPr>
          <w:rFonts w:eastAsia="맑은 고딕"/>
          <w:b/>
          <w:bCs/>
          <w:lang w:eastAsia="ko-KR"/>
        </w:rPr>
        <w:tab/>
        <w:t xml:space="preserve">RAN1 also made an agreement that Rel-19 </w:t>
      </w:r>
      <w:r w:rsidRPr="00657C5A">
        <w:rPr>
          <w:rFonts w:ascii="Times" w:eastAsia="바탕" w:hAnsi="Times"/>
          <w:b/>
          <w:bCs/>
          <w:color w:val="000000"/>
          <w:szCs w:val="24"/>
        </w:rPr>
        <w:t>supports only semi-static configuration of switching pattern to a UE between two low NR bands with FDD (PCell) and SDL (SCell), but both would not be SCell with additional band (PCell).</w:t>
      </w:r>
    </w:p>
    <w:p w14:paraId="335190E8" w14:textId="77777777" w:rsidR="001967CD" w:rsidRDefault="001967CD" w:rsidP="001967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>O</w:t>
      </w:r>
      <w:r>
        <w:rPr>
          <w:rFonts w:eastAsia="맑은 고딕"/>
          <w:b/>
          <w:bCs/>
          <w:lang w:eastAsia="ko-KR"/>
        </w:rPr>
        <w:t>bservation 3:</w:t>
      </w:r>
      <w:r>
        <w:rPr>
          <w:rFonts w:eastAsia="맑은 고딕"/>
          <w:b/>
          <w:bCs/>
          <w:lang w:eastAsia="ko-KR"/>
        </w:rPr>
        <w:tab/>
      </w:r>
      <w:r w:rsidRPr="00294464">
        <w:rPr>
          <w:rFonts w:eastAsia="맑은 고딕"/>
          <w:b/>
          <w:bCs/>
          <w:lang w:eastAsia="ko-KR"/>
        </w:rPr>
        <w:t xml:space="preserve">Higher-order combinations than two low bands </w:t>
      </w:r>
      <w:r>
        <w:rPr>
          <w:rFonts w:eastAsia="맑은 고딕"/>
          <w:b/>
          <w:bCs/>
          <w:lang w:eastAsia="ko-KR"/>
        </w:rPr>
        <w:t xml:space="preserve">are out of the scope of the WID of </w:t>
      </w:r>
      <w:r w:rsidRPr="00294464">
        <w:rPr>
          <w:rFonts w:eastAsia="맑은 고딕"/>
          <w:b/>
          <w:bCs/>
          <w:lang w:eastAsia="ko-KR"/>
        </w:rPr>
        <w:t>Rel-19</w:t>
      </w:r>
      <w:r>
        <w:rPr>
          <w:rFonts w:eastAsia="맑은 고딕"/>
          <w:b/>
          <w:bCs/>
          <w:lang w:eastAsia="ko-KR"/>
        </w:rPr>
        <w:t xml:space="preserve"> </w:t>
      </w:r>
      <w:r w:rsidRPr="00E918B4">
        <w:rPr>
          <w:rFonts w:eastAsia="맑은 고딕"/>
          <w:b/>
          <w:bCs/>
          <w:lang w:eastAsia="ko-KR"/>
        </w:rPr>
        <w:t>LB CA via switching</w:t>
      </w:r>
      <w:r w:rsidRPr="00294464" w:rsidDel="00E918B4">
        <w:rPr>
          <w:rFonts w:eastAsia="맑은 고딕"/>
          <w:b/>
          <w:bCs/>
          <w:lang w:eastAsia="ko-KR"/>
        </w:rPr>
        <w:t xml:space="preserve"> </w:t>
      </w:r>
      <w:r w:rsidRPr="00294464">
        <w:rPr>
          <w:rFonts w:eastAsia="맑은 고딕"/>
          <w:b/>
          <w:bCs/>
          <w:lang w:eastAsia="ko-KR"/>
        </w:rPr>
        <w:t>.</w:t>
      </w:r>
    </w:p>
    <w:p w14:paraId="5B30D59F" w14:textId="77777777" w:rsidR="001967CD" w:rsidRDefault="001967CD" w:rsidP="001967CD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4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S</w:t>
      </w:r>
      <w:r w:rsidRPr="000B5543">
        <w:rPr>
          <w:rFonts w:eastAsia="맑은 고딕"/>
          <w:b/>
          <w:bCs/>
          <w:lang w:eastAsia="ko-KR"/>
        </w:rPr>
        <w:t>witching period values</w:t>
      </w:r>
      <w:r>
        <w:rPr>
          <w:rFonts w:eastAsia="맑은 고딕"/>
          <w:b/>
          <w:bCs/>
          <w:lang w:eastAsia="ko-KR"/>
        </w:rPr>
        <w:t xml:space="preserve"> should consider </w:t>
      </w:r>
      <w:r w:rsidRPr="000B5543">
        <w:rPr>
          <w:rFonts w:eastAsia="맑은 고딕"/>
          <w:b/>
          <w:bCs/>
          <w:lang w:eastAsia="ko-KR"/>
        </w:rPr>
        <w:t>UE architecture for the switching between two bands</w:t>
      </w:r>
      <w:r>
        <w:rPr>
          <w:rFonts w:eastAsia="맑은 고딕"/>
          <w:b/>
          <w:bCs/>
          <w:lang w:eastAsia="ko-KR"/>
        </w:rPr>
        <w:t>.</w:t>
      </w:r>
    </w:p>
    <w:p w14:paraId="7B800E39" w14:textId="77777777" w:rsidR="001967CD" w:rsidRDefault="001967CD" w:rsidP="001967CD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5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294464">
        <w:rPr>
          <w:rFonts w:eastAsia="맑은 고딕"/>
          <w:b/>
          <w:bCs/>
          <w:lang w:eastAsia="ko-KR"/>
        </w:rPr>
        <w:t>UE capability is agreed to have per band pair per band combination among candidate values</w:t>
      </w:r>
      <w:r>
        <w:rPr>
          <w:rFonts w:eastAsia="맑은 고딕"/>
          <w:b/>
          <w:bCs/>
          <w:lang w:eastAsia="ko-KR"/>
        </w:rPr>
        <w:t>.</w:t>
      </w:r>
    </w:p>
    <w:p w14:paraId="7AAE9C43" w14:textId="77777777" w:rsidR="001967CD" w:rsidRPr="00126214" w:rsidRDefault="001967CD" w:rsidP="001967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126214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>1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>Support</w:t>
      </w:r>
      <w:r w:rsidRPr="00294464">
        <w:rPr>
          <w:rFonts w:eastAsia="맑은 고딕"/>
          <w:b/>
          <w:bCs/>
          <w:lang w:eastAsia="ko-KR"/>
        </w:rPr>
        <w:t xml:space="preserve"> 70us </w:t>
      </w:r>
      <w:r>
        <w:rPr>
          <w:rFonts w:eastAsia="맑은 고딕"/>
          <w:b/>
          <w:bCs/>
          <w:lang w:eastAsia="ko-KR"/>
        </w:rPr>
        <w:t xml:space="preserve">as </w:t>
      </w:r>
      <w:r w:rsidRPr="00294464">
        <w:rPr>
          <w:rFonts w:eastAsia="맑은 고딕"/>
          <w:b/>
          <w:bCs/>
          <w:lang w:eastAsia="ko-KR"/>
        </w:rPr>
        <w:t xml:space="preserve">a candidate </w:t>
      </w:r>
      <w:r>
        <w:rPr>
          <w:rFonts w:eastAsia="맑은 고딕"/>
          <w:b/>
          <w:bCs/>
          <w:lang w:eastAsia="ko-KR"/>
        </w:rPr>
        <w:t xml:space="preserve">value of switching gap </w:t>
      </w:r>
      <w:r w:rsidRPr="00294464">
        <w:rPr>
          <w:rFonts w:eastAsia="맑은 고딕"/>
          <w:b/>
          <w:bCs/>
          <w:lang w:eastAsia="ko-KR"/>
        </w:rPr>
        <w:t xml:space="preserve">for 15kHz SCS </w:t>
      </w:r>
      <w:r>
        <w:rPr>
          <w:rFonts w:eastAsia="맑은 고딕"/>
          <w:b/>
          <w:bCs/>
          <w:lang w:eastAsia="ko-KR"/>
        </w:rPr>
        <w:t>in addition to</w:t>
      </w:r>
      <w:r w:rsidRPr="00294464">
        <w:rPr>
          <w:rFonts w:eastAsia="맑은 고딕"/>
          <w:b/>
          <w:bCs/>
          <w:lang w:eastAsia="ko-KR"/>
        </w:rPr>
        <w:t xml:space="preserve"> 35us and 140us.</w:t>
      </w:r>
    </w:p>
    <w:p w14:paraId="17ADA46A" w14:textId="77777777" w:rsidR="001967CD" w:rsidRPr="009E2535" w:rsidRDefault="001967CD" w:rsidP="001967CD">
      <w:pPr>
        <w:jc w:val="left"/>
        <w:rPr>
          <w:rFonts w:eastAsia="맑은 고딕"/>
          <w:b/>
          <w:bCs/>
          <w:lang w:eastAsia="ko-KR"/>
        </w:rPr>
      </w:pPr>
      <w:r w:rsidRPr="009E2535">
        <w:rPr>
          <w:rFonts w:eastAsia="맑은 고딕"/>
          <w:b/>
          <w:bCs/>
          <w:lang w:eastAsia="ko-KR"/>
        </w:rPr>
        <w:t>Observation 6:</w:t>
      </w:r>
      <w:r w:rsidRPr="009E2535">
        <w:rPr>
          <w:rFonts w:eastAsia="맑은 고딕"/>
          <w:b/>
          <w:bCs/>
          <w:lang w:eastAsia="ko-KR"/>
        </w:rPr>
        <w:tab/>
        <w:t>Tx on-off time mask for the LB-LB switching should be based on the legacy on-off time mask as much as possible which is defined in clause 6.3.3.2 of TS 38.101-1</w:t>
      </w:r>
      <w:r>
        <w:rPr>
          <w:rFonts w:eastAsia="맑은 고딕"/>
          <w:b/>
          <w:bCs/>
          <w:lang w:eastAsia="ko-KR"/>
        </w:rPr>
        <w:t>.</w:t>
      </w:r>
    </w:p>
    <w:p w14:paraId="7B892389" w14:textId="77777777" w:rsidR="001967CD" w:rsidRDefault="001967CD" w:rsidP="001967CD">
      <w:pPr>
        <w:jc w:val="left"/>
        <w:rPr>
          <w:rFonts w:eastAsia="맑은 고딕"/>
          <w:b/>
          <w:bCs/>
          <w:lang w:eastAsia="ko-KR"/>
        </w:rPr>
      </w:pPr>
      <w:r w:rsidRPr="009E2535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7</w:t>
      </w:r>
      <w:r w:rsidRPr="009E2535">
        <w:rPr>
          <w:rFonts w:eastAsia="맑은 고딕"/>
          <w:b/>
          <w:bCs/>
          <w:lang w:eastAsia="ko-KR"/>
        </w:rPr>
        <w:t>:</w:t>
      </w:r>
      <w:r w:rsidRPr="009E2535">
        <w:rPr>
          <w:rFonts w:eastAsia="맑은 고딕"/>
          <w:b/>
          <w:bCs/>
          <w:lang w:eastAsia="ko-KR"/>
        </w:rPr>
        <w:tab/>
        <w:t xml:space="preserve">Rx switching requirements </w:t>
      </w:r>
      <w:r>
        <w:rPr>
          <w:rFonts w:eastAsia="맑은 고딕"/>
          <w:b/>
          <w:bCs/>
          <w:lang w:eastAsia="ko-KR"/>
        </w:rPr>
        <w:t xml:space="preserve">are also required </w:t>
      </w:r>
      <w:r w:rsidRPr="009E2535">
        <w:rPr>
          <w:rFonts w:eastAsia="맑은 고딕"/>
          <w:b/>
          <w:bCs/>
          <w:lang w:eastAsia="ko-KR"/>
        </w:rPr>
        <w:t>to reflect where the Rx switching period occurs between FDD DL and SDL</w:t>
      </w:r>
      <w:r>
        <w:rPr>
          <w:rFonts w:eastAsia="맑은 고딕"/>
          <w:b/>
          <w:bCs/>
          <w:lang w:eastAsia="ko-KR"/>
        </w:rPr>
        <w:t>.</w:t>
      </w:r>
    </w:p>
    <w:p w14:paraId="57254557" w14:textId="77777777" w:rsidR="001967CD" w:rsidRDefault="001967CD" w:rsidP="001967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O</w:t>
      </w:r>
      <w:r>
        <w:rPr>
          <w:rFonts w:eastAsia="맑은 고딕"/>
          <w:b/>
          <w:bCs/>
          <w:lang w:eastAsia="ko-KR"/>
        </w:rPr>
        <w:t>bservation 8:</w:t>
      </w:r>
      <w:r>
        <w:rPr>
          <w:rFonts w:eastAsia="맑은 고딕"/>
          <w:b/>
          <w:bCs/>
          <w:lang w:eastAsia="ko-KR"/>
        </w:rPr>
        <w:tab/>
      </w:r>
      <w:r w:rsidRPr="00EF0AE0">
        <w:rPr>
          <w:rFonts w:eastAsia="맑은 고딕"/>
          <w:b/>
          <w:bCs/>
          <w:lang w:eastAsia="ko-KR"/>
        </w:rPr>
        <w:t xml:space="preserve">RAN1 has agreed </w:t>
      </w:r>
      <w:r>
        <w:rPr>
          <w:rFonts w:eastAsia="맑은 고딕"/>
          <w:b/>
          <w:bCs/>
          <w:lang w:eastAsia="ko-KR"/>
        </w:rPr>
        <w:t xml:space="preserve">that </w:t>
      </w:r>
      <w:r w:rsidRPr="00EF0AE0">
        <w:rPr>
          <w:rFonts w:eastAsia="맑은 고딕"/>
          <w:b/>
          <w:bCs/>
          <w:lang w:eastAsia="ko-KR"/>
        </w:rPr>
        <w:t xml:space="preserve">the switching gap </w:t>
      </w:r>
      <w:r>
        <w:rPr>
          <w:rFonts w:eastAsia="맑은 고딕"/>
          <w:b/>
          <w:bCs/>
          <w:lang w:eastAsia="ko-KR"/>
        </w:rPr>
        <w:t xml:space="preserve">location </w:t>
      </w:r>
      <w:r w:rsidRPr="00EF0AE0">
        <w:rPr>
          <w:rFonts w:eastAsia="맑은 고딕"/>
          <w:b/>
          <w:bCs/>
          <w:lang w:eastAsia="ko-KR"/>
        </w:rPr>
        <w:t>for switching from SDL carrier to FDD carrier</w:t>
      </w:r>
      <w:r>
        <w:rPr>
          <w:rFonts w:eastAsia="맑은 고딕"/>
          <w:b/>
          <w:bCs/>
          <w:lang w:eastAsia="ko-KR"/>
        </w:rPr>
        <w:t xml:space="preserve">, but still open for </w:t>
      </w:r>
      <w:r w:rsidRPr="00EF0AE0">
        <w:rPr>
          <w:rFonts w:eastAsia="맑은 고딕"/>
          <w:b/>
          <w:bCs/>
          <w:lang w:eastAsia="ko-KR"/>
        </w:rPr>
        <w:t>the other switching from FDD carrier to SDL carrier.</w:t>
      </w:r>
    </w:p>
    <w:p w14:paraId="4BE1FD23" w14:textId="77777777" w:rsidR="001967CD" w:rsidRPr="009E2535" w:rsidRDefault="001967CD" w:rsidP="001967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>
        <w:rPr>
          <w:rFonts w:eastAsia="맑은 고딕" w:hint="eastAsia"/>
          <w:b/>
          <w:bCs/>
          <w:lang w:eastAsia="ko-KR"/>
        </w:rPr>
        <w:t>2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EF0AE0">
        <w:rPr>
          <w:rFonts w:eastAsia="맑은 고딕"/>
          <w:b/>
          <w:bCs/>
          <w:lang w:eastAsia="ko-KR"/>
        </w:rPr>
        <w:t>RAN4 time mask including switching location for both Tx and Rx the switching location can be determined later for both Tx and Rx after RAN1 makes a clear decision on the latter case, switching from FDD carrier to SDL carrier.</w:t>
      </w:r>
    </w:p>
    <w:p w14:paraId="37B8FC16" w14:textId="77777777" w:rsidR="001967CD" w:rsidRDefault="001967CD" w:rsidP="001967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O</w:t>
      </w:r>
      <w:r>
        <w:rPr>
          <w:rFonts w:eastAsia="맑은 고딕"/>
          <w:b/>
          <w:bCs/>
          <w:lang w:eastAsia="ko-KR"/>
        </w:rPr>
        <w:t>bservation 9:</w:t>
      </w:r>
      <w:r>
        <w:rPr>
          <w:rFonts w:eastAsia="맑은 고딕"/>
          <w:b/>
          <w:bCs/>
          <w:lang w:eastAsia="ko-KR"/>
        </w:rPr>
        <w:tab/>
        <w:t>Rx switching time mask requirement can be defined in UE RF specification clause 7.</w:t>
      </w:r>
    </w:p>
    <w:p w14:paraId="4EAB9FB3" w14:textId="77777777" w:rsidR="001967CD" w:rsidRDefault="001967CD" w:rsidP="001967CD">
      <w:pPr>
        <w:jc w:val="left"/>
        <w:rPr>
          <w:rFonts w:eastAsia="맑은 고딕"/>
          <w:b/>
          <w:bCs/>
          <w:lang w:eastAsia="ko-KR"/>
        </w:rPr>
      </w:pPr>
      <w:r w:rsidRPr="009E2535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10</w:t>
      </w:r>
      <w:r w:rsidRPr="009E2535">
        <w:rPr>
          <w:rFonts w:eastAsia="맑은 고딕"/>
          <w:b/>
          <w:bCs/>
          <w:lang w:eastAsia="ko-KR"/>
        </w:rPr>
        <w:t>:</w:t>
      </w:r>
      <w:r w:rsidRPr="009E2535">
        <w:rPr>
          <w:rFonts w:eastAsia="맑은 고딕"/>
          <w:b/>
          <w:bCs/>
          <w:lang w:eastAsia="ko-KR"/>
        </w:rPr>
        <w:tab/>
      </w:r>
      <w:r w:rsidRPr="00620697">
        <w:rPr>
          <w:rFonts w:eastAsia="맑은 고딕"/>
          <w:b/>
          <w:bCs/>
          <w:lang w:eastAsia="ko-KR"/>
        </w:rPr>
        <w:t xml:space="preserve">RRM requirements can </w:t>
      </w:r>
      <w:r>
        <w:rPr>
          <w:rFonts w:eastAsia="맑은 고딕"/>
          <w:b/>
          <w:bCs/>
          <w:lang w:eastAsia="ko-KR"/>
        </w:rPr>
        <w:t xml:space="preserve">be used to </w:t>
      </w:r>
      <w:r w:rsidRPr="00620697">
        <w:rPr>
          <w:rFonts w:eastAsia="맑은 고딕"/>
          <w:b/>
          <w:bCs/>
          <w:lang w:eastAsia="ko-KR"/>
        </w:rPr>
        <w:t>verify the interruptions for both DL and UL, which can be tested such as L1/L3/SCell activations</w:t>
      </w:r>
      <w:r>
        <w:rPr>
          <w:rFonts w:eastAsia="맑은 고딕"/>
          <w:b/>
          <w:bCs/>
          <w:lang w:eastAsia="ko-KR"/>
        </w:rPr>
        <w:t>.</w:t>
      </w:r>
    </w:p>
    <w:p w14:paraId="291A6959" w14:textId="77777777" w:rsidR="001967CD" w:rsidRPr="009E2535" w:rsidRDefault="001967CD" w:rsidP="001967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>
        <w:rPr>
          <w:rFonts w:eastAsia="맑은 고딕" w:hint="eastAsia"/>
          <w:b/>
          <w:bCs/>
          <w:lang w:eastAsia="ko-KR"/>
        </w:rPr>
        <w:t>3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 xml:space="preserve">It is recommended for RAN4 to evaluate Rx switching by </w:t>
      </w:r>
      <w:r w:rsidRPr="00620697">
        <w:rPr>
          <w:rFonts w:eastAsia="맑은 고딕"/>
          <w:b/>
          <w:bCs/>
          <w:lang w:eastAsia="ko-KR"/>
        </w:rPr>
        <w:t>decoupl</w:t>
      </w:r>
      <w:r>
        <w:rPr>
          <w:rFonts w:eastAsia="맑은 고딕"/>
          <w:b/>
          <w:bCs/>
          <w:lang w:eastAsia="ko-KR"/>
        </w:rPr>
        <w:t>ing</w:t>
      </w:r>
      <w:r w:rsidRPr="00620697">
        <w:rPr>
          <w:rFonts w:eastAsia="맑은 고딕"/>
          <w:b/>
          <w:bCs/>
          <w:lang w:eastAsia="ko-KR"/>
        </w:rPr>
        <w:t xml:space="preserve"> Tx and Rx requirements.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364E6BB7" w14:textId="0C7F9163" w:rsidR="00EB47C4" w:rsidRDefault="000F259D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E5CF0">
        <w:rPr>
          <w:lang w:val="en-US"/>
        </w:rPr>
        <w:t>P-</w:t>
      </w:r>
      <w:r w:rsidR="005E5CF0" w:rsidRPr="005E5CF0">
        <w:rPr>
          <w:lang w:val="en-US"/>
        </w:rPr>
        <w:t>2</w:t>
      </w:r>
      <w:r w:rsidR="00D701CE">
        <w:rPr>
          <w:lang w:val="en-US"/>
        </w:rPr>
        <w:t>4</w:t>
      </w:r>
      <w:r w:rsidR="001D0CD7">
        <w:rPr>
          <w:lang w:val="en-US"/>
        </w:rPr>
        <w:t>3317</w:t>
      </w:r>
      <w:r w:rsidRPr="005E5CF0">
        <w:rPr>
          <w:lang w:val="en-US" w:eastAsia="zh-CN"/>
        </w:rPr>
        <w:t>,</w:t>
      </w:r>
      <w:r w:rsidR="00C13D82">
        <w:rPr>
          <w:lang w:val="en-US" w:eastAsia="zh-CN"/>
        </w:rPr>
        <w:tab/>
      </w:r>
      <w:r w:rsidR="001D0CD7" w:rsidRPr="001D0CD7">
        <w:rPr>
          <w:lang w:eastAsia="zh-CN"/>
        </w:rPr>
        <w:t>New WID on low band carrier aggregation via switching</w:t>
      </w:r>
      <w:r w:rsidRPr="005E5CF0">
        <w:rPr>
          <w:lang w:val="en-US" w:eastAsia="zh-CN"/>
        </w:rPr>
        <w:t>,</w:t>
      </w:r>
      <w:r w:rsidRPr="005D18BC">
        <w:rPr>
          <w:lang w:val="en-US" w:eastAsia="zh-CN"/>
        </w:rPr>
        <w:t xml:space="preserve"> RAN#</w:t>
      </w:r>
      <w:r w:rsidR="00D701CE">
        <w:rPr>
          <w:lang w:val="en-US" w:eastAsia="zh-CN"/>
        </w:rPr>
        <w:t>10</w:t>
      </w:r>
      <w:r w:rsidR="001D0CD7">
        <w:rPr>
          <w:lang w:val="en-US" w:eastAsia="zh-CN"/>
        </w:rPr>
        <w:t>6</w:t>
      </w:r>
    </w:p>
    <w:p w14:paraId="4C94BB43" w14:textId="36DB6809" w:rsidR="00092361" w:rsidRDefault="00092361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2]</w:t>
      </w:r>
      <w:r>
        <w:rPr>
          <w:rFonts w:eastAsia="맑은 고딕"/>
          <w:lang w:val="en-US" w:eastAsia="ko-KR"/>
        </w:rPr>
        <w:tab/>
      </w:r>
      <w:r w:rsidRPr="00092361">
        <w:rPr>
          <w:rFonts w:eastAsia="맑은 고딕"/>
          <w:lang w:val="en-US" w:eastAsia="ko-KR"/>
        </w:rPr>
        <w:t>R4-2503016</w:t>
      </w:r>
      <w:r>
        <w:rPr>
          <w:rFonts w:eastAsia="맑은 고딕"/>
          <w:lang w:val="en-US" w:eastAsia="ko-KR"/>
        </w:rPr>
        <w:t>,</w:t>
      </w:r>
      <w:r w:rsidR="00C13D82">
        <w:rPr>
          <w:rFonts w:eastAsia="맑은 고딕"/>
          <w:lang w:val="en-US" w:eastAsia="ko-KR"/>
        </w:rPr>
        <w:tab/>
      </w:r>
      <w:r w:rsidRPr="00092361">
        <w:rPr>
          <w:rFonts w:eastAsia="맑은 고딕"/>
          <w:lang w:val="en-US" w:eastAsia="ko-KR"/>
        </w:rPr>
        <w:t>WF on low-low band switching</w:t>
      </w:r>
      <w:r>
        <w:rPr>
          <w:rFonts w:eastAsia="맑은 고딕"/>
          <w:lang w:val="en-US" w:eastAsia="ko-KR"/>
        </w:rPr>
        <w:t>, RAN4#114</w:t>
      </w:r>
    </w:p>
    <w:p w14:paraId="1741A518" w14:textId="199F38BC" w:rsidR="00C13D82" w:rsidRDefault="00C13D82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</w:t>
      </w:r>
      <w:r>
        <w:rPr>
          <w:rFonts w:eastAsia="맑은 고딕"/>
          <w:lang w:val="en-US" w:eastAsia="ko-KR"/>
        </w:rPr>
        <w:tab/>
        <w:t>R4-2505223,</w:t>
      </w:r>
      <w:r>
        <w:rPr>
          <w:rFonts w:eastAsia="맑은 고딕"/>
          <w:lang w:val="en-US" w:eastAsia="ko-KR"/>
        </w:rPr>
        <w:tab/>
      </w:r>
      <w:r w:rsidRPr="00C13D82">
        <w:rPr>
          <w:rFonts w:eastAsia="맑은 고딕"/>
          <w:lang w:val="en-US" w:eastAsia="ko-KR"/>
        </w:rPr>
        <w:t>WF on UE RF requirements for LB CA via switching</w:t>
      </w:r>
      <w:r>
        <w:rPr>
          <w:rFonts w:eastAsia="맑은 고딕"/>
          <w:lang w:val="en-US" w:eastAsia="ko-KR"/>
        </w:rPr>
        <w:t>, RAN4#114-bis</w:t>
      </w:r>
    </w:p>
    <w:p w14:paraId="16557175" w14:textId="1144A1F1" w:rsidR="00092361" w:rsidRDefault="00092361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 w:rsidR="00C13D82">
        <w:rPr>
          <w:rFonts w:eastAsia="맑은 고딕"/>
          <w:lang w:val="en-US" w:eastAsia="ko-KR"/>
        </w:rPr>
        <w:t>4</w:t>
      </w:r>
      <w:r>
        <w:rPr>
          <w:rFonts w:eastAsia="맑은 고딕"/>
          <w:lang w:val="en-US" w:eastAsia="ko-KR"/>
        </w:rPr>
        <w:t>]</w:t>
      </w:r>
      <w:r>
        <w:rPr>
          <w:rFonts w:eastAsia="맑은 고딕"/>
          <w:lang w:val="en-US" w:eastAsia="ko-KR"/>
        </w:rPr>
        <w:tab/>
      </w:r>
      <w:r w:rsidRPr="00092361">
        <w:rPr>
          <w:rFonts w:eastAsia="맑은 고딕"/>
          <w:lang w:val="en-US" w:eastAsia="ko-KR"/>
        </w:rPr>
        <w:t>R4-2502877</w:t>
      </w:r>
      <w:r>
        <w:rPr>
          <w:rFonts w:eastAsia="맑은 고딕"/>
          <w:lang w:val="en-US" w:eastAsia="ko-KR"/>
        </w:rPr>
        <w:t>,</w:t>
      </w:r>
      <w:r w:rsidR="00C13D82">
        <w:rPr>
          <w:rFonts w:eastAsia="맑은 고딕"/>
          <w:lang w:val="en-US" w:eastAsia="ko-KR"/>
        </w:rPr>
        <w:tab/>
      </w:r>
      <w:r w:rsidRPr="00092361">
        <w:rPr>
          <w:rFonts w:eastAsia="맑은 고딕"/>
          <w:lang w:val="en-US" w:eastAsia="ko-KR"/>
        </w:rPr>
        <w:t>LS on switching periods for low-low band switching</w:t>
      </w:r>
      <w:r>
        <w:rPr>
          <w:rFonts w:eastAsia="맑은 고딕"/>
          <w:lang w:val="en-US" w:eastAsia="ko-KR"/>
        </w:rPr>
        <w:t>, RAN4#114</w:t>
      </w:r>
    </w:p>
    <w:p w14:paraId="1105512E" w14:textId="26F68D90" w:rsidR="00F12CA9" w:rsidRDefault="00F12CA9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5]</w:t>
      </w:r>
      <w:r>
        <w:rPr>
          <w:rFonts w:eastAsia="맑은 고딕"/>
          <w:lang w:val="en-US" w:eastAsia="ko-KR"/>
        </w:rPr>
        <w:tab/>
        <w:t>R4-2504388,</w:t>
      </w:r>
      <w:r>
        <w:rPr>
          <w:rFonts w:eastAsia="맑은 고딕"/>
          <w:lang w:val="en-US" w:eastAsia="ko-KR"/>
        </w:rPr>
        <w:tab/>
      </w:r>
      <w:r w:rsidRPr="00F12CA9">
        <w:rPr>
          <w:rFonts w:eastAsia="맑은 고딕"/>
          <w:lang w:val="en-US" w:eastAsia="ko-KR"/>
        </w:rPr>
        <w:t>UE RF requirements for LB CA via switching</w:t>
      </w:r>
      <w:r>
        <w:rPr>
          <w:rFonts w:eastAsia="맑은 고딕"/>
          <w:lang w:val="en-US" w:eastAsia="ko-KR"/>
        </w:rPr>
        <w:t>, RAN4#114-bis</w:t>
      </w:r>
    </w:p>
    <w:p w14:paraId="023F39D3" w14:textId="5544460E" w:rsidR="00FE1D1F" w:rsidRDefault="00FE1D1F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 w:rsidR="00F12CA9">
        <w:rPr>
          <w:rFonts w:eastAsia="맑은 고딕"/>
          <w:lang w:val="en-US" w:eastAsia="ko-KR"/>
        </w:rPr>
        <w:t>6</w:t>
      </w:r>
      <w:r>
        <w:rPr>
          <w:rFonts w:eastAsia="맑은 고딕" w:hint="eastAsia"/>
          <w:lang w:val="en-US" w:eastAsia="ko-KR"/>
        </w:rPr>
        <w:t>]</w:t>
      </w:r>
      <w:r>
        <w:rPr>
          <w:rFonts w:eastAsia="맑은 고딕"/>
          <w:lang w:val="en-US" w:eastAsia="ko-KR"/>
        </w:rPr>
        <w:tab/>
      </w:r>
      <w:r w:rsidR="00591228" w:rsidRPr="00591228">
        <w:rPr>
          <w:rFonts w:eastAsia="맑은 고딕"/>
          <w:lang w:val="en-US" w:eastAsia="ko-KR"/>
        </w:rPr>
        <w:t>Chair’s notes of RAN1#120b meeting</w:t>
      </w:r>
    </w:p>
    <w:p w14:paraId="3DC7290F" w14:textId="37406EDD" w:rsidR="00591228" w:rsidRPr="00591228" w:rsidRDefault="00591228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[</w:t>
      </w:r>
      <w:r w:rsidR="00F12CA9">
        <w:rPr>
          <w:rFonts w:eastAsia="맑은 고딕"/>
          <w:lang w:val="en-US" w:eastAsia="ko-KR"/>
        </w:rPr>
        <w:t>7</w:t>
      </w:r>
      <w:r>
        <w:rPr>
          <w:rFonts w:eastAsia="맑은 고딕"/>
          <w:lang w:val="en-US" w:eastAsia="ko-KR"/>
        </w:rPr>
        <w:t>]</w:t>
      </w:r>
      <w:r>
        <w:rPr>
          <w:rFonts w:eastAsia="맑은 고딕"/>
          <w:lang w:val="en-US" w:eastAsia="ko-KR"/>
        </w:rPr>
        <w:tab/>
        <w:t>R4-2504895,</w:t>
      </w:r>
      <w:r>
        <w:rPr>
          <w:rFonts w:eastAsia="맑은 고딕"/>
          <w:lang w:val="en-US" w:eastAsia="ko-KR"/>
        </w:rPr>
        <w:tab/>
      </w:r>
      <w:r w:rsidRPr="00591228">
        <w:rPr>
          <w:rFonts w:eastAsia="맑은 고딕"/>
          <w:lang w:val="en-US" w:eastAsia="ko-KR"/>
        </w:rPr>
        <w:t>WF on RRM requirements for NR_LBCA_Sw</w:t>
      </w:r>
      <w:r>
        <w:rPr>
          <w:rFonts w:eastAsia="맑은 고딕"/>
          <w:lang w:val="en-US" w:eastAsia="ko-KR"/>
        </w:rPr>
        <w:t xml:space="preserve">, </w:t>
      </w:r>
      <w:r w:rsidRPr="00591228">
        <w:rPr>
          <w:rFonts w:eastAsia="맑은 고딕"/>
          <w:lang w:val="en-US" w:eastAsia="ko-KR"/>
        </w:rPr>
        <w:t>RAN4#114-bis</w:t>
      </w:r>
    </w:p>
    <w:sectPr w:rsidR="00591228" w:rsidRPr="0059122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1496D" w14:textId="77777777" w:rsidR="00651311" w:rsidRDefault="00651311" w:rsidP="00FC2656">
      <w:pPr>
        <w:spacing w:after="0" w:line="240" w:lineRule="auto"/>
      </w:pPr>
      <w:r>
        <w:separator/>
      </w:r>
    </w:p>
  </w:endnote>
  <w:endnote w:type="continuationSeparator" w:id="0">
    <w:p w14:paraId="1FB93446" w14:textId="77777777" w:rsidR="00651311" w:rsidRDefault="00651311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0BCF" w14:textId="77777777" w:rsidR="00651311" w:rsidRDefault="00651311" w:rsidP="00FC2656">
      <w:pPr>
        <w:spacing w:after="0" w:line="240" w:lineRule="auto"/>
      </w:pPr>
      <w:r>
        <w:separator/>
      </w:r>
    </w:p>
  </w:footnote>
  <w:footnote w:type="continuationSeparator" w:id="0">
    <w:p w14:paraId="3724DB42" w14:textId="77777777" w:rsidR="00651311" w:rsidRDefault="00651311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4AA3FD2"/>
    <w:multiLevelType w:val="hybridMultilevel"/>
    <w:tmpl w:val="530EB71E"/>
    <w:lvl w:ilvl="0" w:tplc="8CCA9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AE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E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C7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AB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4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6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4A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6B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0E4785B"/>
    <w:multiLevelType w:val="hybridMultilevel"/>
    <w:tmpl w:val="5C1E6F00"/>
    <w:lvl w:ilvl="0" w:tplc="EC7632E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29929909">
    <w:abstractNumId w:val="4"/>
  </w:num>
  <w:num w:numId="2" w16cid:durableId="609355193">
    <w:abstractNumId w:val="6"/>
  </w:num>
  <w:num w:numId="3" w16cid:durableId="352608549">
    <w:abstractNumId w:val="2"/>
  </w:num>
  <w:num w:numId="4" w16cid:durableId="1470782147">
    <w:abstractNumId w:val="5"/>
  </w:num>
  <w:num w:numId="5" w16cid:durableId="2009015635">
    <w:abstractNumId w:val="3"/>
  </w:num>
  <w:num w:numId="6" w16cid:durableId="163319974">
    <w:abstractNumId w:val="1"/>
  </w:num>
  <w:num w:numId="7" w16cid:durableId="954823824">
    <w:abstractNumId w:val="7"/>
  </w:num>
  <w:num w:numId="8" w16cid:durableId="147136341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activeWritingStyle w:appName="MSWord" w:lang="ko-K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45B1"/>
    <w:rsid w:val="0000707D"/>
    <w:rsid w:val="00014BD4"/>
    <w:rsid w:val="0001661A"/>
    <w:rsid w:val="00017F05"/>
    <w:rsid w:val="0002013D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18D3"/>
    <w:rsid w:val="00052041"/>
    <w:rsid w:val="0005326A"/>
    <w:rsid w:val="00056590"/>
    <w:rsid w:val="00057CB9"/>
    <w:rsid w:val="000618FB"/>
    <w:rsid w:val="0006266D"/>
    <w:rsid w:val="00065506"/>
    <w:rsid w:val="000662CB"/>
    <w:rsid w:val="0007099C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2361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145"/>
    <w:rsid w:val="000B0960"/>
    <w:rsid w:val="000B1A55"/>
    <w:rsid w:val="000B1EDF"/>
    <w:rsid w:val="000B20BB"/>
    <w:rsid w:val="000B2EE5"/>
    <w:rsid w:val="000B2EF6"/>
    <w:rsid w:val="000B2FA6"/>
    <w:rsid w:val="000B4AA0"/>
    <w:rsid w:val="000B5543"/>
    <w:rsid w:val="000B7353"/>
    <w:rsid w:val="000C2553"/>
    <w:rsid w:val="000C38C3"/>
    <w:rsid w:val="000C5C42"/>
    <w:rsid w:val="000C758B"/>
    <w:rsid w:val="000D05F6"/>
    <w:rsid w:val="000D09FD"/>
    <w:rsid w:val="000D0F50"/>
    <w:rsid w:val="000D1436"/>
    <w:rsid w:val="000D44FB"/>
    <w:rsid w:val="000D574B"/>
    <w:rsid w:val="000D6CFC"/>
    <w:rsid w:val="000E098F"/>
    <w:rsid w:val="000E0A9D"/>
    <w:rsid w:val="000E2D93"/>
    <w:rsid w:val="000E3A9E"/>
    <w:rsid w:val="000E537B"/>
    <w:rsid w:val="000E57D0"/>
    <w:rsid w:val="000E67EE"/>
    <w:rsid w:val="000E7858"/>
    <w:rsid w:val="000F1688"/>
    <w:rsid w:val="000F259D"/>
    <w:rsid w:val="000F3305"/>
    <w:rsid w:val="000F39CA"/>
    <w:rsid w:val="000F7D22"/>
    <w:rsid w:val="001013E6"/>
    <w:rsid w:val="0010302B"/>
    <w:rsid w:val="00104F07"/>
    <w:rsid w:val="00107210"/>
    <w:rsid w:val="00107927"/>
    <w:rsid w:val="00107A33"/>
    <w:rsid w:val="00110E26"/>
    <w:rsid w:val="00111321"/>
    <w:rsid w:val="00111F0D"/>
    <w:rsid w:val="00112D03"/>
    <w:rsid w:val="00117BD6"/>
    <w:rsid w:val="001200CB"/>
    <w:rsid w:val="001206C2"/>
    <w:rsid w:val="00120F63"/>
    <w:rsid w:val="00121978"/>
    <w:rsid w:val="0012284F"/>
    <w:rsid w:val="00123422"/>
    <w:rsid w:val="00124B6A"/>
    <w:rsid w:val="0012507A"/>
    <w:rsid w:val="0012606F"/>
    <w:rsid w:val="00126214"/>
    <w:rsid w:val="0012680B"/>
    <w:rsid w:val="00126F72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0E0"/>
    <w:rsid w:val="00162548"/>
    <w:rsid w:val="00163B95"/>
    <w:rsid w:val="00163F11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095"/>
    <w:rsid w:val="001834D9"/>
    <w:rsid w:val="00183D4C"/>
    <w:rsid w:val="00183F6D"/>
    <w:rsid w:val="001842EC"/>
    <w:rsid w:val="0018670E"/>
    <w:rsid w:val="00190E33"/>
    <w:rsid w:val="00191A74"/>
    <w:rsid w:val="0019219A"/>
    <w:rsid w:val="00192DE9"/>
    <w:rsid w:val="00194CAC"/>
    <w:rsid w:val="00195077"/>
    <w:rsid w:val="001967CD"/>
    <w:rsid w:val="001974C3"/>
    <w:rsid w:val="001A033F"/>
    <w:rsid w:val="001A08AA"/>
    <w:rsid w:val="001A4E47"/>
    <w:rsid w:val="001A59CB"/>
    <w:rsid w:val="001B034E"/>
    <w:rsid w:val="001B48ED"/>
    <w:rsid w:val="001B6595"/>
    <w:rsid w:val="001B7991"/>
    <w:rsid w:val="001C0523"/>
    <w:rsid w:val="001C053A"/>
    <w:rsid w:val="001C1409"/>
    <w:rsid w:val="001C1D9C"/>
    <w:rsid w:val="001C2AE6"/>
    <w:rsid w:val="001C345A"/>
    <w:rsid w:val="001C3905"/>
    <w:rsid w:val="001C4A89"/>
    <w:rsid w:val="001C6160"/>
    <w:rsid w:val="001C6177"/>
    <w:rsid w:val="001D0363"/>
    <w:rsid w:val="001D0CD7"/>
    <w:rsid w:val="001D0FE6"/>
    <w:rsid w:val="001D12B4"/>
    <w:rsid w:val="001D6441"/>
    <w:rsid w:val="001D7D94"/>
    <w:rsid w:val="001E0A28"/>
    <w:rsid w:val="001E4218"/>
    <w:rsid w:val="001E659F"/>
    <w:rsid w:val="001F0078"/>
    <w:rsid w:val="001F0B20"/>
    <w:rsid w:val="001F2A64"/>
    <w:rsid w:val="001F54E5"/>
    <w:rsid w:val="00200A62"/>
    <w:rsid w:val="002013CB"/>
    <w:rsid w:val="002036D9"/>
    <w:rsid w:val="00203740"/>
    <w:rsid w:val="00204DB5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A63"/>
    <w:rsid w:val="00222B0C"/>
    <w:rsid w:val="00223F35"/>
    <w:rsid w:val="002306AA"/>
    <w:rsid w:val="00233918"/>
    <w:rsid w:val="00235394"/>
    <w:rsid w:val="00235577"/>
    <w:rsid w:val="002371B2"/>
    <w:rsid w:val="002435CA"/>
    <w:rsid w:val="0024469F"/>
    <w:rsid w:val="00250B5B"/>
    <w:rsid w:val="00251A86"/>
    <w:rsid w:val="00252DB8"/>
    <w:rsid w:val="002537BC"/>
    <w:rsid w:val="00255C58"/>
    <w:rsid w:val="00260EC7"/>
    <w:rsid w:val="00261539"/>
    <w:rsid w:val="0026179F"/>
    <w:rsid w:val="00262AB6"/>
    <w:rsid w:val="00262F8E"/>
    <w:rsid w:val="00264512"/>
    <w:rsid w:val="0026605F"/>
    <w:rsid w:val="002666AE"/>
    <w:rsid w:val="00271A64"/>
    <w:rsid w:val="00273317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0EB6"/>
    <w:rsid w:val="00292FE9"/>
    <w:rsid w:val="002939AF"/>
    <w:rsid w:val="00293CEC"/>
    <w:rsid w:val="00294464"/>
    <w:rsid w:val="00294491"/>
    <w:rsid w:val="00294BDE"/>
    <w:rsid w:val="002A0CED"/>
    <w:rsid w:val="002A1D43"/>
    <w:rsid w:val="002A332E"/>
    <w:rsid w:val="002A491D"/>
    <w:rsid w:val="002A4CD0"/>
    <w:rsid w:val="002A5767"/>
    <w:rsid w:val="002A7DA6"/>
    <w:rsid w:val="002B21DD"/>
    <w:rsid w:val="002B516C"/>
    <w:rsid w:val="002B5E1D"/>
    <w:rsid w:val="002B60C1"/>
    <w:rsid w:val="002C4B52"/>
    <w:rsid w:val="002C51DB"/>
    <w:rsid w:val="002D0234"/>
    <w:rsid w:val="002D03E5"/>
    <w:rsid w:val="002D36EB"/>
    <w:rsid w:val="002D3C32"/>
    <w:rsid w:val="002D3D84"/>
    <w:rsid w:val="002D3E6E"/>
    <w:rsid w:val="002D416F"/>
    <w:rsid w:val="002D515E"/>
    <w:rsid w:val="002D574F"/>
    <w:rsid w:val="002D62D9"/>
    <w:rsid w:val="002D6BDF"/>
    <w:rsid w:val="002D7E2E"/>
    <w:rsid w:val="002D7EA9"/>
    <w:rsid w:val="002E06E5"/>
    <w:rsid w:val="002E1836"/>
    <w:rsid w:val="002E2CE9"/>
    <w:rsid w:val="002E3BF7"/>
    <w:rsid w:val="002E403E"/>
    <w:rsid w:val="002E456A"/>
    <w:rsid w:val="002E4C74"/>
    <w:rsid w:val="002E6BD2"/>
    <w:rsid w:val="002F158C"/>
    <w:rsid w:val="002F382A"/>
    <w:rsid w:val="002F3858"/>
    <w:rsid w:val="002F4093"/>
    <w:rsid w:val="002F4F91"/>
    <w:rsid w:val="002F544B"/>
    <w:rsid w:val="002F5636"/>
    <w:rsid w:val="002F68BE"/>
    <w:rsid w:val="003022A5"/>
    <w:rsid w:val="00302BB0"/>
    <w:rsid w:val="00303EEB"/>
    <w:rsid w:val="003062EF"/>
    <w:rsid w:val="00307E51"/>
    <w:rsid w:val="00311363"/>
    <w:rsid w:val="003137B9"/>
    <w:rsid w:val="0031472F"/>
    <w:rsid w:val="00315867"/>
    <w:rsid w:val="0031607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177B"/>
    <w:rsid w:val="0033642F"/>
    <w:rsid w:val="00336697"/>
    <w:rsid w:val="0033724A"/>
    <w:rsid w:val="00337656"/>
    <w:rsid w:val="00337831"/>
    <w:rsid w:val="00337DA7"/>
    <w:rsid w:val="003415DC"/>
    <w:rsid w:val="003418CB"/>
    <w:rsid w:val="00344C0E"/>
    <w:rsid w:val="0034550D"/>
    <w:rsid w:val="00347292"/>
    <w:rsid w:val="00352BE5"/>
    <w:rsid w:val="00355873"/>
    <w:rsid w:val="0035660F"/>
    <w:rsid w:val="00356D72"/>
    <w:rsid w:val="00357AAE"/>
    <w:rsid w:val="00357FE7"/>
    <w:rsid w:val="00362319"/>
    <w:rsid w:val="003628B9"/>
    <w:rsid w:val="003629A4"/>
    <w:rsid w:val="00362D8F"/>
    <w:rsid w:val="00363B66"/>
    <w:rsid w:val="00365211"/>
    <w:rsid w:val="00367724"/>
    <w:rsid w:val="003710BA"/>
    <w:rsid w:val="00373BB5"/>
    <w:rsid w:val="003770F6"/>
    <w:rsid w:val="00377DC0"/>
    <w:rsid w:val="0038106E"/>
    <w:rsid w:val="003838D6"/>
    <w:rsid w:val="00383E37"/>
    <w:rsid w:val="00384408"/>
    <w:rsid w:val="00385DA3"/>
    <w:rsid w:val="00393042"/>
    <w:rsid w:val="00393C01"/>
    <w:rsid w:val="00394AD5"/>
    <w:rsid w:val="00395FF4"/>
    <w:rsid w:val="0039642D"/>
    <w:rsid w:val="00397AD7"/>
    <w:rsid w:val="003A1E0F"/>
    <w:rsid w:val="003A2361"/>
    <w:rsid w:val="003A2500"/>
    <w:rsid w:val="003A2E40"/>
    <w:rsid w:val="003A33BF"/>
    <w:rsid w:val="003B0158"/>
    <w:rsid w:val="003B204F"/>
    <w:rsid w:val="003B3BB7"/>
    <w:rsid w:val="003B40B6"/>
    <w:rsid w:val="003B56DB"/>
    <w:rsid w:val="003B755E"/>
    <w:rsid w:val="003C0346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2F2A"/>
    <w:rsid w:val="003D3A65"/>
    <w:rsid w:val="003D4215"/>
    <w:rsid w:val="003D4C4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6E65"/>
    <w:rsid w:val="00407118"/>
    <w:rsid w:val="00407661"/>
    <w:rsid w:val="00410314"/>
    <w:rsid w:val="00412063"/>
    <w:rsid w:val="00412AB1"/>
    <w:rsid w:val="00412EB1"/>
    <w:rsid w:val="00413DDE"/>
    <w:rsid w:val="00414118"/>
    <w:rsid w:val="00414495"/>
    <w:rsid w:val="00416084"/>
    <w:rsid w:val="00416379"/>
    <w:rsid w:val="00421BFA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470B4"/>
    <w:rsid w:val="004500AA"/>
    <w:rsid w:val="0045027E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63789"/>
    <w:rsid w:val="00470821"/>
    <w:rsid w:val="00470E28"/>
    <w:rsid w:val="00471125"/>
    <w:rsid w:val="0047437A"/>
    <w:rsid w:val="0047544B"/>
    <w:rsid w:val="004765A8"/>
    <w:rsid w:val="004768FF"/>
    <w:rsid w:val="004772D5"/>
    <w:rsid w:val="004775BA"/>
    <w:rsid w:val="0048094C"/>
    <w:rsid w:val="00480E42"/>
    <w:rsid w:val="00481B19"/>
    <w:rsid w:val="00482E27"/>
    <w:rsid w:val="00482EB1"/>
    <w:rsid w:val="00484C5D"/>
    <w:rsid w:val="0048543E"/>
    <w:rsid w:val="0048677E"/>
    <w:rsid w:val="004868C1"/>
    <w:rsid w:val="0048728E"/>
    <w:rsid w:val="0048750F"/>
    <w:rsid w:val="00487A70"/>
    <w:rsid w:val="00491309"/>
    <w:rsid w:val="00491504"/>
    <w:rsid w:val="00491E54"/>
    <w:rsid w:val="004923A6"/>
    <w:rsid w:val="00495E3B"/>
    <w:rsid w:val="004A1E6A"/>
    <w:rsid w:val="004A258E"/>
    <w:rsid w:val="004A37AC"/>
    <w:rsid w:val="004A495F"/>
    <w:rsid w:val="004A4A94"/>
    <w:rsid w:val="004A6111"/>
    <w:rsid w:val="004A7544"/>
    <w:rsid w:val="004B01AA"/>
    <w:rsid w:val="004B04C2"/>
    <w:rsid w:val="004B6B0F"/>
    <w:rsid w:val="004B7406"/>
    <w:rsid w:val="004C0314"/>
    <w:rsid w:val="004C54E5"/>
    <w:rsid w:val="004C6824"/>
    <w:rsid w:val="004C720E"/>
    <w:rsid w:val="004C75A4"/>
    <w:rsid w:val="004C7D21"/>
    <w:rsid w:val="004C7DC8"/>
    <w:rsid w:val="004D21B0"/>
    <w:rsid w:val="004D33B8"/>
    <w:rsid w:val="004D3870"/>
    <w:rsid w:val="004D3C2B"/>
    <w:rsid w:val="004D4AD9"/>
    <w:rsid w:val="004D5F73"/>
    <w:rsid w:val="004D737D"/>
    <w:rsid w:val="004D74EC"/>
    <w:rsid w:val="004E2659"/>
    <w:rsid w:val="004E275F"/>
    <w:rsid w:val="004E39EE"/>
    <w:rsid w:val="004E475C"/>
    <w:rsid w:val="004E56E0"/>
    <w:rsid w:val="004E5F7D"/>
    <w:rsid w:val="004E6041"/>
    <w:rsid w:val="004E7329"/>
    <w:rsid w:val="004E7E8D"/>
    <w:rsid w:val="004F1C31"/>
    <w:rsid w:val="004F2CB0"/>
    <w:rsid w:val="004F6923"/>
    <w:rsid w:val="005017F7"/>
    <w:rsid w:val="00501FA7"/>
    <w:rsid w:val="0050203C"/>
    <w:rsid w:val="00503401"/>
    <w:rsid w:val="005034DC"/>
    <w:rsid w:val="00505BFA"/>
    <w:rsid w:val="005071A0"/>
    <w:rsid w:val="005071B4"/>
    <w:rsid w:val="00507270"/>
    <w:rsid w:val="00507687"/>
    <w:rsid w:val="005117A9"/>
    <w:rsid w:val="00511B1B"/>
    <w:rsid w:val="00511F57"/>
    <w:rsid w:val="00515412"/>
    <w:rsid w:val="00515CBE"/>
    <w:rsid w:val="00515E2B"/>
    <w:rsid w:val="00522A7E"/>
    <w:rsid w:val="00522F20"/>
    <w:rsid w:val="005245B0"/>
    <w:rsid w:val="00524606"/>
    <w:rsid w:val="00526A08"/>
    <w:rsid w:val="00526C1E"/>
    <w:rsid w:val="005308DB"/>
    <w:rsid w:val="00530A2E"/>
    <w:rsid w:val="00530FBE"/>
    <w:rsid w:val="00533159"/>
    <w:rsid w:val="005339DB"/>
    <w:rsid w:val="00534C89"/>
    <w:rsid w:val="00534EFC"/>
    <w:rsid w:val="0053547C"/>
    <w:rsid w:val="00535EFA"/>
    <w:rsid w:val="00537205"/>
    <w:rsid w:val="005377AD"/>
    <w:rsid w:val="00541573"/>
    <w:rsid w:val="005433F1"/>
    <w:rsid w:val="0054348A"/>
    <w:rsid w:val="0054368B"/>
    <w:rsid w:val="00545235"/>
    <w:rsid w:val="005502E8"/>
    <w:rsid w:val="005515A3"/>
    <w:rsid w:val="00551D95"/>
    <w:rsid w:val="00556B8E"/>
    <w:rsid w:val="00557354"/>
    <w:rsid w:val="00560F1D"/>
    <w:rsid w:val="0056171A"/>
    <w:rsid w:val="0056183D"/>
    <w:rsid w:val="00564A34"/>
    <w:rsid w:val="00570126"/>
    <w:rsid w:val="005701DF"/>
    <w:rsid w:val="00571777"/>
    <w:rsid w:val="005753D5"/>
    <w:rsid w:val="00580FF5"/>
    <w:rsid w:val="0058519C"/>
    <w:rsid w:val="005852B5"/>
    <w:rsid w:val="00586940"/>
    <w:rsid w:val="005900EE"/>
    <w:rsid w:val="00590166"/>
    <w:rsid w:val="00590413"/>
    <w:rsid w:val="00591228"/>
    <w:rsid w:val="005912F0"/>
    <w:rsid w:val="0059149A"/>
    <w:rsid w:val="005920C5"/>
    <w:rsid w:val="0059436D"/>
    <w:rsid w:val="005956EE"/>
    <w:rsid w:val="005A01F9"/>
    <w:rsid w:val="005A083E"/>
    <w:rsid w:val="005A320B"/>
    <w:rsid w:val="005A3BA6"/>
    <w:rsid w:val="005B31A0"/>
    <w:rsid w:val="005B4802"/>
    <w:rsid w:val="005B4ACA"/>
    <w:rsid w:val="005B669A"/>
    <w:rsid w:val="005B6939"/>
    <w:rsid w:val="005C08F4"/>
    <w:rsid w:val="005C1276"/>
    <w:rsid w:val="005C1493"/>
    <w:rsid w:val="005C1EA6"/>
    <w:rsid w:val="005C2B6D"/>
    <w:rsid w:val="005C3921"/>
    <w:rsid w:val="005C6049"/>
    <w:rsid w:val="005D0B99"/>
    <w:rsid w:val="005D18BC"/>
    <w:rsid w:val="005D20DF"/>
    <w:rsid w:val="005D308E"/>
    <w:rsid w:val="005D3A48"/>
    <w:rsid w:val="005D7784"/>
    <w:rsid w:val="005D7AF8"/>
    <w:rsid w:val="005E17BF"/>
    <w:rsid w:val="005E366A"/>
    <w:rsid w:val="005E4A0C"/>
    <w:rsid w:val="005E4DDC"/>
    <w:rsid w:val="005E5CF0"/>
    <w:rsid w:val="005E6D0C"/>
    <w:rsid w:val="005F2145"/>
    <w:rsid w:val="005F35DC"/>
    <w:rsid w:val="005F79AA"/>
    <w:rsid w:val="005F7F5D"/>
    <w:rsid w:val="006016E1"/>
    <w:rsid w:val="00602D27"/>
    <w:rsid w:val="00607263"/>
    <w:rsid w:val="00607850"/>
    <w:rsid w:val="00612381"/>
    <w:rsid w:val="006140F8"/>
    <w:rsid w:val="006144A1"/>
    <w:rsid w:val="00615EBB"/>
    <w:rsid w:val="00616096"/>
    <w:rsid w:val="006160A2"/>
    <w:rsid w:val="00616E6F"/>
    <w:rsid w:val="00617509"/>
    <w:rsid w:val="00620697"/>
    <w:rsid w:val="0062292E"/>
    <w:rsid w:val="00624AD3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1311"/>
    <w:rsid w:val="006536FC"/>
    <w:rsid w:val="00654046"/>
    <w:rsid w:val="00654165"/>
    <w:rsid w:val="00654872"/>
    <w:rsid w:val="00654E77"/>
    <w:rsid w:val="0065505B"/>
    <w:rsid w:val="00657C5A"/>
    <w:rsid w:val="006670AC"/>
    <w:rsid w:val="0067090B"/>
    <w:rsid w:val="00671226"/>
    <w:rsid w:val="00672307"/>
    <w:rsid w:val="006726AD"/>
    <w:rsid w:val="006808C6"/>
    <w:rsid w:val="00682668"/>
    <w:rsid w:val="00692A68"/>
    <w:rsid w:val="00695D85"/>
    <w:rsid w:val="00697A5C"/>
    <w:rsid w:val="00697D53"/>
    <w:rsid w:val="006A2F07"/>
    <w:rsid w:val="006A30A2"/>
    <w:rsid w:val="006A32BA"/>
    <w:rsid w:val="006A365E"/>
    <w:rsid w:val="006A6D23"/>
    <w:rsid w:val="006A7B3E"/>
    <w:rsid w:val="006B0ACD"/>
    <w:rsid w:val="006B1AC5"/>
    <w:rsid w:val="006B25DE"/>
    <w:rsid w:val="006B2D2C"/>
    <w:rsid w:val="006B2E05"/>
    <w:rsid w:val="006B605B"/>
    <w:rsid w:val="006B72C7"/>
    <w:rsid w:val="006B760B"/>
    <w:rsid w:val="006B7764"/>
    <w:rsid w:val="006C1C3B"/>
    <w:rsid w:val="006C35F8"/>
    <w:rsid w:val="006C4E43"/>
    <w:rsid w:val="006C62EB"/>
    <w:rsid w:val="006C643E"/>
    <w:rsid w:val="006D095F"/>
    <w:rsid w:val="006D2932"/>
    <w:rsid w:val="006D31A6"/>
    <w:rsid w:val="006D3671"/>
    <w:rsid w:val="006D4163"/>
    <w:rsid w:val="006D4176"/>
    <w:rsid w:val="006E0A73"/>
    <w:rsid w:val="006E0FEE"/>
    <w:rsid w:val="006E1EF1"/>
    <w:rsid w:val="006E2144"/>
    <w:rsid w:val="006E6182"/>
    <w:rsid w:val="006E6C11"/>
    <w:rsid w:val="006F1176"/>
    <w:rsid w:val="006F20B3"/>
    <w:rsid w:val="006F7C0C"/>
    <w:rsid w:val="00700755"/>
    <w:rsid w:val="0070646B"/>
    <w:rsid w:val="00706CCC"/>
    <w:rsid w:val="00707CBD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1511"/>
    <w:rsid w:val="007520B4"/>
    <w:rsid w:val="007549D3"/>
    <w:rsid w:val="007637E0"/>
    <w:rsid w:val="00763C96"/>
    <w:rsid w:val="007642F9"/>
    <w:rsid w:val="007655D5"/>
    <w:rsid w:val="00772CCA"/>
    <w:rsid w:val="00773E4F"/>
    <w:rsid w:val="007754AB"/>
    <w:rsid w:val="007763C1"/>
    <w:rsid w:val="00777E82"/>
    <w:rsid w:val="00781359"/>
    <w:rsid w:val="00785074"/>
    <w:rsid w:val="00785B4D"/>
    <w:rsid w:val="00786921"/>
    <w:rsid w:val="00792B0C"/>
    <w:rsid w:val="00792D70"/>
    <w:rsid w:val="00797676"/>
    <w:rsid w:val="007A0938"/>
    <w:rsid w:val="007A149B"/>
    <w:rsid w:val="007A1EAA"/>
    <w:rsid w:val="007A30A6"/>
    <w:rsid w:val="007A5E38"/>
    <w:rsid w:val="007A601E"/>
    <w:rsid w:val="007A79FD"/>
    <w:rsid w:val="007B0B9D"/>
    <w:rsid w:val="007B10F9"/>
    <w:rsid w:val="007B26E3"/>
    <w:rsid w:val="007B5A43"/>
    <w:rsid w:val="007B709B"/>
    <w:rsid w:val="007B70C7"/>
    <w:rsid w:val="007C0B00"/>
    <w:rsid w:val="007C1343"/>
    <w:rsid w:val="007C143E"/>
    <w:rsid w:val="007C5EF1"/>
    <w:rsid w:val="007C7BF5"/>
    <w:rsid w:val="007D090E"/>
    <w:rsid w:val="007D126D"/>
    <w:rsid w:val="007D19B7"/>
    <w:rsid w:val="007D4EEC"/>
    <w:rsid w:val="007D6B4B"/>
    <w:rsid w:val="007D75E5"/>
    <w:rsid w:val="007D773E"/>
    <w:rsid w:val="007E0203"/>
    <w:rsid w:val="007E066E"/>
    <w:rsid w:val="007E1356"/>
    <w:rsid w:val="007E20FC"/>
    <w:rsid w:val="007E38A9"/>
    <w:rsid w:val="007E57C0"/>
    <w:rsid w:val="007E7062"/>
    <w:rsid w:val="007F0E1E"/>
    <w:rsid w:val="007F1B6F"/>
    <w:rsid w:val="007F243F"/>
    <w:rsid w:val="007F29A7"/>
    <w:rsid w:val="008004B4"/>
    <w:rsid w:val="0080468C"/>
    <w:rsid w:val="00804BD6"/>
    <w:rsid w:val="00805BE8"/>
    <w:rsid w:val="00807407"/>
    <w:rsid w:val="0080781B"/>
    <w:rsid w:val="00807A57"/>
    <w:rsid w:val="008114C3"/>
    <w:rsid w:val="008123C9"/>
    <w:rsid w:val="00816078"/>
    <w:rsid w:val="008177E3"/>
    <w:rsid w:val="00821369"/>
    <w:rsid w:val="008217D2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0298"/>
    <w:rsid w:val="0083444C"/>
    <w:rsid w:val="008354DE"/>
    <w:rsid w:val="008355EA"/>
    <w:rsid w:val="00835D12"/>
    <w:rsid w:val="00837458"/>
    <w:rsid w:val="00837543"/>
    <w:rsid w:val="00837AAE"/>
    <w:rsid w:val="00837C19"/>
    <w:rsid w:val="00840390"/>
    <w:rsid w:val="00841EA3"/>
    <w:rsid w:val="008429AD"/>
    <w:rsid w:val="008429DB"/>
    <w:rsid w:val="008466C1"/>
    <w:rsid w:val="00846B33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0215"/>
    <w:rsid w:val="0087332D"/>
    <w:rsid w:val="00873E1F"/>
    <w:rsid w:val="00874C16"/>
    <w:rsid w:val="0088119E"/>
    <w:rsid w:val="00886ADC"/>
    <w:rsid w:val="00886D1F"/>
    <w:rsid w:val="00891EE1"/>
    <w:rsid w:val="008923C6"/>
    <w:rsid w:val="00893987"/>
    <w:rsid w:val="00894FC6"/>
    <w:rsid w:val="0089572A"/>
    <w:rsid w:val="008961FC"/>
    <w:rsid w:val="008963EF"/>
    <w:rsid w:val="0089688E"/>
    <w:rsid w:val="00897A91"/>
    <w:rsid w:val="008A1033"/>
    <w:rsid w:val="008A1FBE"/>
    <w:rsid w:val="008A400D"/>
    <w:rsid w:val="008B014C"/>
    <w:rsid w:val="008B1F6A"/>
    <w:rsid w:val="008B27A2"/>
    <w:rsid w:val="008B3194"/>
    <w:rsid w:val="008B3F41"/>
    <w:rsid w:val="008B5AE7"/>
    <w:rsid w:val="008C06D7"/>
    <w:rsid w:val="008C34E4"/>
    <w:rsid w:val="008C531F"/>
    <w:rsid w:val="008C60E9"/>
    <w:rsid w:val="008C6543"/>
    <w:rsid w:val="008C7F1C"/>
    <w:rsid w:val="008D1B7C"/>
    <w:rsid w:val="008D3A1A"/>
    <w:rsid w:val="008D4357"/>
    <w:rsid w:val="008D5427"/>
    <w:rsid w:val="008D6657"/>
    <w:rsid w:val="008D7A47"/>
    <w:rsid w:val="008E1F60"/>
    <w:rsid w:val="008E20E9"/>
    <w:rsid w:val="008E23CA"/>
    <w:rsid w:val="008E24B2"/>
    <w:rsid w:val="008E307E"/>
    <w:rsid w:val="008E34A3"/>
    <w:rsid w:val="008E5904"/>
    <w:rsid w:val="008F4DD1"/>
    <w:rsid w:val="008F6056"/>
    <w:rsid w:val="009007E1"/>
    <w:rsid w:val="00902618"/>
    <w:rsid w:val="00902C07"/>
    <w:rsid w:val="0090374B"/>
    <w:rsid w:val="0090428E"/>
    <w:rsid w:val="00905625"/>
    <w:rsid w:val="00905804"/>
    <w:rsid w:val="009078C6"/>
    <w:rsid w:val="009100B5"/>
    <w:rsid w:val="009101E2"/>
    <w:rsid w:val="00911F74"/>
    <w:rsid w:val="0091374E"/>
    <w:rsid w:val="00913CDC"/>
    <w:rsid w:val="00913DB0"/>
    <w:rsid w:val="00914676"/>
    <w:rsid w:val="00914CD1"/>
    <w:rsid w:val="0091521C"/>
    <w:rsid w:val="00915D73"/>
    <w:rsid w:val="00916077"/>
    <w:rsid w:val="009170A2"/>
    <w:rsid w:val="009208A6"/>
    <w:rsid w:val="00920B66"/>
    <w:rsid w:val="009211FF"/>
    <w:rsid w:val="0092133B"/>
    <w:rsid w:val="00923EDA"/>
    <w:rsid w:val="00924514"/>
    <w:rsid w:val="00924641"/>
    <w:rsid w:val="00925F91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25FD"/>
    <w:rsid w:val="00946AA9"/>
    <w:rsid w:val="00947E7E"/>
    <w:rsid w:val="0095139A"/>
    <w:rsid w:val="00952736"/>
    <w:rsid w:val="00952D2F"/>
    <w:rsid w:val="009532FE"/>
    <w:rsid w:val="00953E16"/>
    <w:rsid w:val="009542AC"/>
    <w:rsid w:val="0095474D"/>
    <w:rsid w:val="0095561F"/>
    <w:rsid w:val="00956AB6"/>
    <w:rsid w:val="00961BB2"/>
    <w:rsid w:val="00962108"/>
    <w:rsid w:val="009638D6"/>
    <w:rsid w:val="00963966"/>
    <w:rsid w:val="009703CF"/>
    <w:rsid w:val="00971109"/>
    <w:rsid w:val="0097408E"/>
    <w:rsid w:val="00974BB2"/>
    <w:rsid w:val="00974FA7"/>
    <w:rsid w:val="009756E5"/>
    <w:rsid w:val="00977A8C"/>
    <w:rsid w:val="0098271B"/>
    <w:rsid w:val="00983910"/>
    <w:rsid w:val="009855B5"/>
    <w:rsid w:val="009860F8"/>
    <w:rsid w:val="00990681"/>
    <w:rsid w:val="00990CE8"/>
    <w:rsid w:val="009932AC"/>
    <w:rsid w:val="00994351"/>
    <w:rsid w:val="0099537E"/>
    <w:rsid w:val="00995889"/>
    <w:rsid w:val="0099628A"/>
    <w:rsid w:val="00996570"/>
    <w:rsid w:val="00996A8F"/>
    <w:rsid w:val="00996FC2"/>
    <w:rsid w:val="0099770F"/>
    <w:rsid w:val="009A1DBF"/>
    <w:rsid w:val="009A3061"/>
    <w:rsid w:val="009A36FA"/>
    <w:rsid w:val="009A3ADC"/>
    <w:rsid w:val="009A52FB"/>
    <w:rsid w:val="009A68E6"/>
    <w:rsid w:val="009A7123"/>
    <w:rsid w:val="009A7598"/>
    <w:rsid w:val="009B0EDE"/>
    <w:rsid w:val="009B1DF8"/>
    <w:rsid w:val="009B37B2"/>
    <w:rsid w:val="009B3D20"/>
    <w:rsid w:val="009B5418"/>
    <w:rsid w:val="009C048C"/>
    <w:rsid w:val="009C0727"/>
    <w:rsid w:val="009C1703"/>
    <w:rsid w:val="009C2679"/>
    <w:rsid w:val="009C3C80"/>
    <w:rsid w:val="009C4682"/>
    <w:rsid w:val="009C492F"/>
    <w:rsid w:val="009C5D14"/>
    <w:rsid w:val="009D13A0"/>
    <w:rsid w:val="009D2FF2"/>
    <w:rsid w:val="009D3226"/>
    <w:rsid w:val="009D3385"/>
    <w:rsid w:val="009D42A2"/>
    <w:rsid w:val="009D5303"/>
    <w:rsid w:val="009D793C"/>
    <w:rsid w:val="009E16A9"/>
    <w:rsid w:val="009E2535"/>
    <w:rsid w:val="009E3525"/>
    <w:rsid w:val="009E35DA"/>
    <w:rsid w:val="009E375F"/>
    <w:rsid w:val="009E39D4"/>
    <w:rsid w:val="009E433B"/>
    <w:rsid w:val="009E5401"/>
    <w:rsid w:val="009F0AB6"/>
    <w:rsid w:val="009F23A9"/>
    <w:rsid w:val="009F3E34"/>
    <w:rsid w:val="009F4B70"/>
    <w:rsid w:val="00A00FB2"/>
    <w:rsid w:val="00A0583F"/>
    <w:rsid w:val="00A0758F"/>
    <w:rsid w:val="00A1257F"/>
    <w:rsid w:val="00A1570A"/>
    <w:rsid w:val="00A211B4"/>
    <w:rsid w:val="00A21620"/>
    <w:rsid w:val="00A27488"/>
    <w:rsid w:val="00A31423"/>
    <w:rsid w:val="00A3303E"/>
    <w:rsid w:val="00A33DDF"/>
    <w:rsid w:val="00A34547"/>
    <w:rsid w:val="00A3483F"/>
    <w:rsid w:val="00A375D7"/>
    <w:rsid w:val="00A376B7"/>
    <w:rsid w:val="00A41BF5"/>
    <w:rsid w:val="00A42E01"/>
    <w:rsid w:val="00A44778"/>
    <w:rsid w:val="00A449B0"/>
    <w:rsid w:val="00A469E7"/>
    <w:rsid w:val="00A46C9B"/>
    <w:rsid w:val="00A50F97"/>
    <w:rsid w:val="00A524CC"/>
    <w:rsid w:val="00A53B0A"/>
    <w:rsid w:val="00A54A3A"/>
    <w:rsid w:val="00A55398"/>
    <w:rsid w:val="00A578A9"/>
    <w:rsid w:val="00A57FC9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BC5"/>
    <w:rsid w:val="00A81EB2"/>
    <w:rsid w:val="00A8264B"/>
    <w:rsid w:val="00A837FF"/>
    <w:rsid w:val="00A84052"/>
    <w:rsid w:val="00A849AA"/>
    <w:rsid w:val="00A84DC8"/>
    <w:rsid w:val="00A85DBC"/>
    <w:rsid w:val="00A86552"/>
    <w:rsid w:val="00A87FEB"/>
    <w:rsid w:val="00A93A62"/>
    <w:rsid w:val="00A93F9F"/>
    <w:rsid w:val="00A9420E"/>
    <w:rsid w:val="00A949E4"/>
    <w:rsid w:val="00A97648"/>
    <w:rsid w:val="00AA1CFD"/>
    <w:rsid w:val="00AA2239"/>
    <w:rsid w:val="00AA33D2"/>
    <w:rsid w:val="00AA3D2B"/>
    <w:rsid w:val="00AB0C57"/>
    <w:rsid w:val="00AB1195"/>
    <w:rsid w:val="00AB4182"/>
    <w:rsid w:val="00AB5E72"/>
    <w:rsid w:val="00AB7CDA"/>
    <w:rsid w:val="00AC04D3"/>
    <w:rsid w:val="00AC1C7F"/>
    <w:rsid w:val="00AC27DB"/>
    <w:rsid w:val="00AC2815"/>
    <w:rsid w:val="00AC2F98"/>
    <w:rsid w:val="00AC6D6B"/>
    <w:rsid w:val="00AC720D"/>
    <w:rsid w:val="00AD21B8"/>
    <w:rsid w:val="00AD5E3F"/>
    <w:rsid w:val="00AD7736"/>
    <w:rsid w:val="00AE10CE"/>
    <w:rsid w:val="00AE254F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3A1D"/>
    <w:rsid w:val="00B23B40"/>
    <w:rsid w:val="00B2472D"/>
    <w:rsid w:val="00B247AB"/>
    <w:rsid w:val="00B24CA0"/>
    <w:rsid w:val="00B2549F"/>
    <w:rsid w:val="00B30EA3"/>
    <w:rsid w:val="00B31F6C"/>
    <w:rsid w:val="00B339F4"/>
    <w:rsid w:val="00B34011"/>
    <w:rsid w:val="00B405A3"/>
    <w:rsid w:val="00B40EB5"/>
    <w:rsid w:val="00B4108D"/>
    <w:rsid w:val="00B4161A"/>
    <w:rsid w:val="00B55D12"/>
    <w:rsid w:val="00B57265"/>
    <w:rsid w:val="00B57528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C4E"/>
    <w:rsid w:val="00B80283"/>
    <w:rsid w:val="00B8095F"/>
    <w:rsid w:val="00B80B0C"/>
    <w:rsid w:val="00B80B11"/>
    <w:rsid w:val="00B8153B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A7996"/>
    <w:rsid w:val="00BB1038"/>
    <w:rsid w:val="00BB14F1"/>
    <w:rsid w:val="00BB1E48"/>
    <w:rsid w:val="00BB38C4"/>
    <w:rsid w:val="00BB572E"/>
    <w:rsid w:val="00BB59EE"/>
    <w:rsid w:val="00BB7397"/>
    <w:rsid w:val="00BB74FD"/>
    <w:rsid w:val="00BC0AF8"/>
    <w:rsid w:val="00BC1734"/>
    <w:rsid w:val="00BC5982"/>
    <w:rsid w:val="00BC5D9C"/>
    <w:rsid w:val="00BC60BF"/>
    <w:rsid w:val="00BC60C7"/>
    <w:rsid w:val="00BC7BDF"/>
    <w:rsid w:val="00BD1464"/>
    <w:rsid w:val="00BD28BF"/>
    <w:rsid w:val="00BD6404"/>
    <w:rsid w:val="00BD6E7F"/>
    <w:rsid w:val="00BE33AE"/>
    <w:rsid w:val="00BE3FB0"/>
    <w:rsid w:val="00BE4C6C"/>
    <w:rsid w:val="00BF046F"/>
    <w:rsid w:val="00BF1180"/>
    <w:rsid w:val="00BF4DA6"/>
    <w:rsid w:val="00BF65C8"/>
    <w:rsid w:val="00BF6A27"/>
    <w:rsid w:val="00C01D50"/>
    <w:rsid w:val="00C02FB0"/>
    <w:rsid w:val="00C056DC"/>
    <w:rsid w:val="00C072C4"/>
    <w:rsid w:val="00C07BA3"/>
    <w:rsid w:val="00C10CDA"/>
    <w:rsid w:val="00C1329B"/>
    <w:rsid w:val="00C13D82"/>
    <w:rsid w:val="00C13F5E"/>
    <w:rsid w:val="00C14E19"/>
    <w:rsid w:val="00C1572F"/>
    <w:rsid w:val="00C16428"/>
    <w:rsid w:val="00C2101E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02FD"/>
    <w:rsid w:val="00C41BA8"/>
    <w:rsid w:val="00C420A6"/>
    <w:rsid w:val="00C43BA1"/>
    <w:rsid w:val="00C43DAB"/>
    <w:rsid w:val="00C47DB6"/>
    <w:rsid w:val="00C47F08"/>
    <w:rsid w:val="00C514A6"/>
    <w:rsid w:val="00C51C9F"/>
    <w:rsid w:val="00C54E33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724D3"/>
    <w:rsid w:val="00C739D9"/>
    <w:rsid w:val="00C74998"/>
    <w:rsid w:val="00C76A04"/>
    <w:rsid w:val="00C7716E"/>
    <w:rsid w:val="00C771EC"/>
    <w:rsid w:val="00C77258"/>
    <w:rsid w:val="00C77DD9"/>
    <w:rsid w:val="00C83BE6"/>
    <w:rsid w:val="00C83CC1"/>
    <w:rsid w:val="00C85354"/>
    <w:rsid w:val="00C855C0"/>
    <w:rsid w:val="00C8581F"/>
    <w:rsid w:val="00C86273"/>
    <w:rsid w:val="00C86ABA"/>
    <w:rsid w:val="00C90B76"/>
    <w:rsid w:val="00C91D33"/>
    <w:rsid w:val="00C943F3"/>
    <w:rsid w:val="00C9493A"/>
    <w:rsid w:val="00C94F73"/>
    <w:rsid w:val="00C966E4"/>
    <w:rsid w:val="00C96F79"/>
    <w:rsid w:val="00CA08C6"/>
    <w:rsid w:val="00CA0A77"/>
    <w:rsid w:val="00CA20A8"/>
    <w:rsid w:val="00CA261F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344"/>
    <w:rsid w:val="00CB6DA7"/>
    <w:rsid w:val="00CB7E4C"/>
    <w:rsid w:val="00CC0303"/>
    <w:rsid w:val="00CC25B4"/>
    <w:rsid w:val="00CC2606"/>
    <w:rsid w:val="00CC2B46"/>
    <w:rsid w:val="00CC495A"/>
    <w:rsid w:val="00CC5F88"/>
    <w:rsid w:val="00CC69C8"/>
    <w:rsid w:val="00CC77A2"/>
    <w:rsid w:val="00CC7B4E"/>
    <w:rsid w:val="00CD096B"/>
    <w:rsid w:val="00CD13D3"/>
    <w:rsid w:val="00CD269A"/>
    <w:rsid w:val="00CD292F"/>
    <w:rsid w:val="00CD307E"/>
    <w:rsid w:val="00CD459E"/>
    <w:rsid w:val="00CD5FCE"/>
    <w:rsid w:val="00CD629F"/>
    <w:rsid w:val="00CD6A1B"/>
    <w:rsid w:val="00CE0A7F"/>
    <w:rsid w:val="00CE10CC"/>
    <w:rsid w:val="00CE1718"/>
    <w:rsid w:val="00CF1EE9"/>
    <w:rsid w:val="00CF212D"/>
    <w:rsid w:val="00CF383C"/>
    <w:rsid w:val="00CF4156"/>
    <w:rsid w:val="00D0036C"/>
    <w:rsid w:val="00D03D00"/>
    <w:rsid w:val="00D05120"/>
    <w:rsid w:val="00D05C30"/>
    <w:rsid w:val="00D064E2"/>
    <w:rsid w:val="00D071BE"/>
    <w:rsid w:val="00D10052"/>
    <w:rsid w:val="00D11359"/>
    <w:rsid w:val="00D11510"/>
    <w:rsid w:val="00D17C7B"/>
    <w:rsid w:val="00D22D21"/>
    <w:rsid w:val="00D24172"/>
    <w:rsid w:val="00D3188C"/>
    <w:rsid w:val="00D33834"/>
    <w:rsid w:val="00D35F9B"/>
    <w:rsid w:val="00D36B69"/>
    <w:rsid w:val="00D408DD"/>
    <w:rsid w:val="00D4229B"/>
    <w:rsid w:val="00D4283C"/>
    <w:rsid w:val="00D45B99"/>
    <w:rsid w:val="00D45CC0"/>
    <w:rsid w:val="00D45D72"/>
    <w:rsid w:val="00D520E4"/>
    <w:rsid w:val="00D52BF2"/>
    <w:rsid w:val="00D531BD"/>
    <w:rsid w:val="00D53A38"/>
    <w:rsid w:val="00D56007"/>
    <w:rsid w:val="00D575DD"/>
    <w:rsid w:val="00D57C28"/>
    <w:rsid w:val="00D57DFA"/>
    <w:rsid w:val="00D607E8"/>
    <w:rsid w:val="00D60971"/>
    <w:rsid w:val="00D62488"/>
    <w:rsid w:val="00D62B28"/>
    <w:rsid w:val="00D6417A"/>
    <w:rsid w:val="00D65283"/>
    <w:rsid w:val="00D67FCF"/>
    <w:rsid w:val="00D701CE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375F"/>
    <w:rsid w:val="00D843E2"/>
    <w:rsid w:val="00D8576F"/>
    <w:rsid w:val="00D85BD1"/>
    <w:rsid w:val="00D8677F"/>
    <w:rsid w:val="00D873A0"/>
    <w:rsid w:val="00D97F0C"/>
    <w:rsid w:val="00DA030B"/>
    <w:rsid w:val="00DA0F7E"/>
    <w:rsid w:val="00DA12EF"/>
    <w:rsid w:val="00DA3A86"/>
    <w:rsid w:val="00DA7FEF"/>
    <w:rsid w:val="00DB054E"/>
    <w:rsid w:val="00DB6C14"/>
    <w:rsid w:val="00DB6E5F"/>
    <w:rsid w:val="00DB7412"/>
    <w:rsid w:val="00DC00DC"/>
    <w:rsid w:val="00DC2500"/>
    <w:rsid w:val="00DC4F72"/>
    <w:rsid w:val="00DC6275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941"/>
    <w:rsid w:val="00DE31F0"/>
    <w:rsid w:val="00DE3D1C"/>
    <w:rsid w:val="00DE5207"/>
    <w:rsid w:val="00DE774D"/>
    <w:rsid w:val="00DF130B"/>
    <w:rsid w:val="00DF14A8"/>
    <w:rsid w:val="00DF4C55"/>
    <w:rsid w:val="00DF4EEC"/>
    <w:rsid w:val="00DF5026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18E0"/>
    <w:rsid w:val="00E160A5"/>
    <w:rsid w:val="00E16CDA"/>
    <w:rsid w:val="00E1713D"/>
    <w:rsid w:val="00E2003C"/>
    <w:rsid w:val="00E201A2"/>
    <w:rsid w:val="00E20232"/>
    <w:rsid w:val="00E20A43"/>
    <w:rsid w:val="00E23898"/>
    <w:rsid w:val="00E241CF"/>
    <w:rsid w:val="00E25B8B"/>
    <w:rsid w:val="00E25D18"/>
    <w:rsid w:val="00E26893"/>
    <w:rsid w:val="00E30F77"/>
    <w:rsid w:val="00E311C4"/>
    <w:rsid w:val="00E319F1"/>
    <w:rsid w:val="00E32010"/>
    <w:rsid w:val="00E33CD2"/>
    <w:rsid w:val="00E355B0"/>
    <w:rsid w:val="00E40E90"/>
    <w:rsid w:val="00E4114B"/>
    <w:rsid w:val="00E41E69"/>
    <w:rsid w:val="00E457F8"/>
    <w:rsid w:val="00E45C7E"/>
    <w:rsid w:val="00E51298"/>
    <w:rsid w:val="00E531EB"/>
    <w:rsid w:val="00E54874"/>
    <w:rsid w:val="00E54B6F"/>
    <w:rsid w:val="00E5543C"/>
    <w:rsid w:val="00E55ACA"/>
    <w:rsid w:val="00E563F1"/>
    <w:rsid w:val="00E57084"/>
    <w:rsid w:val="00E5738C"/>
    <w:rsid w:val="00E57B74"/>
    <w:rsid w:val="00E63D3F"/>
    <w:rsid w:val="00E648C1"/>
    <w:rsid w:val="00E64B84"/>
    <w:rsid w:val="00E65BC6"/>
    <w:rsid w:val="00E661FF"/>
    <w:rsid w:val="00E663E6"/>
    <w:rsid w:val="00E67894"/>
    <w:rsid w:val="00E70159"/>
    <w:rsid w:val="00E713FC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18B4"/>
    <w:rsid w:val="00E92758"/>
    <w:rsid w:val="00E9374E"/>
    <w:rsid w:val="00E94A0E"/>
    <w:rsid w:val="00E94F54"/>
    <w:rsid w:val="00E97142"/>
    <w:rsid w:val="00E97AD5"/>
    <w:rsid w:val="00EA0541"/>
    <w:rsid w:val="00EA1111"/>
    <w:rsid w:val="00EA1349"/>
    <w:rsid w:val="00EA32AB"/>
    <w:rsid w:val="00EA33FC"/>
    <w:rsid w:val="00EA3B4F"/>
    <w:rsid w:val="00EA3C24"/>
    <w:rsid w:val="00EA73DF"/>
    <w:rsid w:val="00EB0C61"/>
    <w:rsid w:val="00EB107E"/>
    <w:rsid w:val="00EB2778"/>
    <w:rsid w:val="00EB3972"/>
    <w:rsid w:val="00EB47C4"/>
    <w:rsid w:val="00EB5450"/>
    <w:rsid w:val="00EB61AE"/>
    <w:rsid w:val="00EB6872"/>
    <w:rsid w:val="00EC0489"/>
    <w:rsid w:val="00EC1D84"/>
    <w:rsid w:val="00EC322D"/>
    <w:rsid w:val="00EC4C82"/>
    <w:rsid w:val="00EC54CD"/>
    <w:rsid w:val="00EC7591"/>
    <w:rsid w:val="00EC7D5E"/>
    <w:rsid w:val="00ED2F00"/>
    <w:rsid w:val="00ED383A"/>
    <w:rsid w:val="00ED39F8"/>
    <w:rsid w:val="00ED3D43"/>
    <w:rsid w:val="00ED53E3"/>
    <w:rsid w:val="00ED70CE"/>
    <w:rsid w:val="00EE0CFB"/>
    <w:rsid w:val="00EE1080"/>
    <w:rsid w:val="00EE5AAE"/>
    <w:rsid w:val="00EF0AE0"/>
    <w:rsid w:val="00EF1EC5"/>
    <w:rsid w:val="00EF4C88"/>
    <w:rsid w:val="00EF5278"/>
    <w:rsid w:val="00EF55EB"/>
    <w:rsid w:val="00EF7A9D"/>
    <w:rsid w:val="00F00DCC"/>
    <w:rsid w:val="00F0156F"/>
    <w:rsid w:val="00F017CA"/>
    <w:rsid w:val="00F03B95"/>
    <w:rsid w:val="00F05AC8"/>
    <w:rsid w:val="00F05E96"/>
    <w:rsid w:val="00F07167"/>
    <w:rsid w:val="00F072D8"/>
    <w:rsid w:val="00F07CE0"/>
    <w:rsid w:val="00F115F5"/>
    <w:rsid w:val="00F118B0"/>
    <w:rsid w:val="00F11E40"/>
    <w:rsid w:val="00F12CA9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0094"/>
    <w:rsid w:val="00F4136D"/>
    <w:rsid w:val="00F4212E"/>
    <w:rsid w:val="00F42C20"/>
    <w:rsid w:val="00F43BB2"/>
    <w:rsid w:val="00F43E34"/>
    <w:rsid w:val="00F44B5F"/>
    <w:rsid w:val="00F4512A"/>
    <w:rsid w:val="00F470B2"/>
    <w:rsid w:val="00F47715"/>
    <w:rsid w:val="00F5219F"/>
    <w:rsid w:val="00F53053"/>
    <w:rsid w:val="00F53FE2"/>
    <w:rsid w:val="00F575FF"/>
    <w:rsid w:val="00F60F8B"/>
    <w:rsid w:val="00F618EF"/>
    <w:rsid w:val="00F61DDD"/>
    <w:rsid w:val="00F62057"/>
    <w:rsid w:val="00F630DB"/>
    <w:rsid w:val="00F65582"/>
    <w:rsid w:val="00F66E75"/>
    <w:rsid w:val="00F67735"/>
    <w:rsid w:val="00F70A43"/>
    <w:rsid w:val="00F724BC"/>
    <w:rsid w:val="00F7257A"/>
    <w:rsid w:val="00F75708"/>
    <w:rsid w:val="00F77EB0"/>
    <w:rsid w:val="00F828A4"/>
    <w:rsid w:val="00F82BF6"/>
    <w:rsid w:val="00F83A96"/>
    <w:rsid w:val="00F85FDA"/>
    <w:rsid w:val="00F874DC"/>
    <w:rsid w:val="00F87AFD"/>
    <w:rsid w:val="00F87CDD"/>
    <w:rsid w:val="00F87D5F"/>
    <w:rsid w:val="00F917C0"/>
    <w:rsid w:val="00F91C1B"/>
    <w:rsid w:val="00F933F0"/>
    <w:rsid w:val="00F93644"/>
    <w:rsid w:val="00F937A3"/>
    <w:rsid w:val="00F94715"/>
    <w:rsid w:val="00F96A3D"/>
    <w:rsid w:val="00F97FB7"/>
    <w:rsid w:val="00FA4718"/>
    <w:rsid w:val="00FA5477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470F"/>
    <w:rsid w:val="00FC4DC9"/>
    <w:rsid w:val="00FC69B4"/>
    <w:rsid w:val="00FC6C59"/>
    <w:rsid w:val="00FD0330"/>
    <w:rsid w:val="00FD0694"/>
    <w:rsid w:val="00FD25BE"/>
    <w:rsid w:val="00FD2E70"/>
    <w:rsid w:val="00FD701C"/>
    <w:rsid w:val="00FD7AA7"/>
    <w:rsid w:val="00FE13B5"/>
    <w:rsid w:val="00FE1D1F"/>
    <w:rsid w:val="00FE2AB4"/>
    <w:rsid w:val="00FE5750"/>
    <w:rsid w:val="00FF1FCB"/>
    <w:rsid w:val="00FF52D4"/>
    <w:rsid w:val="00FF5390"/>
    <w:rsid w:val="00FF61D5"/>
    <w:rsid w:val="00FF6AA4"/>
    <w:rsid w:val="00FF6B09"/>
    <w:rsid w:val="00FF73A3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E3112423-122A-47F0-B2CD-0008029D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1967CD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993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2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123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3285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359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9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04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386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082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60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55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653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3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5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A68EFE-8623-4B85-BAF7-D90A2AEFE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1998</Words>
  <Characters>11390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2025-05-09T15:46:00Z</dcterms:created>
  <dcterms:modified xsi:type="dcterms:W3CDTF">2025-05-09T15:46:00Z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FLCMData">
    <vt:lpwstr>C26C84EDECD4B432326000224668C58B8B7EC2114A98DA9E0C85B7F1A279FFCFD55B9014413752275699909C498737FFAB41DB7EFF314780B9384BAD99BA0754</vt:lpwstr>
  </property>
  <property fmtid="{D5CDD505-2E9C-101B-9397-08002B2CF9AE}" pid="16" name="NSCPROP_SA">
    <vt:lpwstr>C:\Users\TAEKHOON\Documents\김택훈\Z_Regulation\9_표준단체\3GPP\RAN4\MEETINGS\202505-#115\기고작성\R4-25xxxxx_LB swit_v4.docx</vt:lpwstr>
  </property>
</Properties>
</file>